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2CF" w:rsidRPr="00F60456" w:rsidRDefault="008262CF" w:rsidP="00F60456">
      <w:pPr>
        <w:spacing w:before="100" w:beforeAutospacing="1" w:after="100" w:afterAutospacing="1" w:line="276" w:lineRule="auto"/>
        <w:rPr>
          <w:rFonts w:ascii="仿宋_GB2312" w:eastAsia="仿宋_GB2312" w:hAnsi="宋体" w:cs="宋体"/>
          <w:bCs/>
          <w:sz w:val="32"/>
          <w:szCs w:val="32"/>
        </w:rPr>
      </w:pPr>
      <w:r w:rsidRPr="00F60456">
        <w:rPr>
          <w:rFonts w:ascii="仿宋_GB2312" w:eastAsia="仿宋_GB2312" w:hAnsi="宋体" w:cs="宋体" w:hint="eastAsia"/>
          <w:bCs/>
          <w:sz w:val="32"/>
          <w:szCs w:val="32"/>
        </w:rPr>
        <w:t>附件</w:t>
      </w:r>
      <w:r w:rsidRPr="00F60456">
        <w:rPr>
          <w:rFonts w:ascii="仿宋_GB2312" w:eastAsia="仿宋_GB2312" w:hAnsi="宋体" w:cs="宋体"/>
          <w:bCs/>
          <w:sz w:val="32"/>
          <w:szCs w:val="32"/>
        </w:rPr>
        <w:t>1</w:t>
      </w:r>
    </w:p>
    <w:p w:rsidR="008262CF" w:rsidRDefault="008262CF" w:rsidP="00E26A2F">
      <w:pPr>
        <w:spacing w:before="100" w:beforeAutospacing="1" w:after="100" w:afterAutospacing="1" w:line="276" w:lineRule="auto"/>
        <w:jc w:val="center"/>
        <w:rPr>
          <w:rFonts w:ascii="宋体" w:eastAsia="宋体" w:hAnsi="宋体" w:cs="宋体"/>
          <w:b/>
          <w:bCs/>
          <w:sz w:val="44"/>
        </w:rPr>
      </w:pPr>
      <w:r>
        <w:rPr>
          <w:rFonts w:ascii="宋体" w:eastAsia="宋体" w:hAnsi="宋体" w:cs="宋体" w:hint="eastAsia"/>
          <w:b/>
          <w:bCs/>
          <w:sz w:val="44"/>
        </w:rPr>
        <w:t>长春大学旅游学院</w:t>
      </w:r>
    </w:p>
    <w:p w:rsidR="008262CF" w:rsidRDefault="008262CF" w:rsidP="00E26A2F">
      <w:pPr>
        <w:spacing w:before="100" w:beforeAutospacing="1" w:after="100" w:afterAutospacing="1" w:line="276" w:lineRule="auto"/>
        <w:jc w:val="center"/>
        <w:rPr>
          <w:rFonts w:ascii="宋体" w:eastAsia="宋体" w:hAnsi="宋体" w:cs="宋体"/>
          <w:b/>
          <w:bCs/>
          <w:sz w:val="44"/>
        </w:rPr>
      </w:pPr>
      <w:r w:rsidRPr="00E26A2F">
        <w:rPr>
          <w:rFonts w:ascii="宋体" w:eastAsia="宋体" w:hAnsi="宋体" w:cs="宋体" w:hint="eastAsia"/>
          <w:b/>
          <w:bCs/>
          <w:sz w:val="44"/>
        </w:rPr>
        <w:t>课程考核方法改革备案表</w:t>
      </w:r>
    </w:p>
    <w:p w:rsidR="008262CF" w:rsidRPr="00B051A8" w:rsidRDefault="008262CF" w:rsidP="00E26A2F">
      <w:pPr>
        <w:spacing w:before="100" w:beforeAutospacing="1" w:after="100" w:afterAutospacing="1" w:line="276" w:lineRule="auto"/>
        <w:jc w:val="center"/>
        <w:rPr>
          <w:rFonts w:ascii="仿宋_GB2312" w:eastAsia="仿宋_GB2312" w:hAnsi="宋体" w:cs="宋体"/>
          <w:bCs/>
          <w:sz w:val="32"/>
          <w:szCs w:val="32"/>
        </w:rPr>
      </w:pPr>
      <w:r w:rsidRPr="00B051A8">
        <w:rPr>
          <w:rFonts w:ascii="仿宋_GB2312" w:eastAsia="仿宋_GB2312" w:hAnsi="宋体" w:cs="宋体"/>
          <w:bCs/>
          <w:sz w:val="32"/>
          <w:szCs w:val="32"/>
        </w:rPr>
        <w:t xml:space="preserve">20  -20  </w:t>
      </w:r>
      <w:r w:rsidRPr="00B051A8">
        <w:rPr>
          <w:rFonts w:ascii="仿宋_GB2312" w:eastAsia="仿宋_GB2312" w:hAnsi="宋体" w:cs="宋体" w:hint="eastAsia"/>
          <w:bCs/>
          <w:sz w:val="32"/>
          <w:szCs w:val="32"/>
        </w:rPr>
        <w:t>学年</w:t>
      </w:r>
      <w:r w:rsidRPr="00B051A8">
        <w:rPr>
          <w:rFonts w:ascii="仿宋_GB2312" w:eastAsia="仿宋_GB2312" w:hAnsi="宋体" w:cs="宋体"/>
          <w:bCs/>
          <w:sz w:val="32"/>
          <w:szCs w:val="32"/>
        </w:rPr>
        <w:t xml:space="preserve"> </w:t>
      </w:r>
      <w:r w:rsidRPr="00B051A8">
        <w:rPr>
          <w:rFonts w:ascii="仿宋_GB2312" w:eastAsia="仿宋_GB2312" w:hAnsi="宋体" w:cs="宋体" w:hint="eastAsia"/>
          <w:bCs/>
          <w:sz w:val="32"/>
          <w:szCs w:val="32"/>
        </w:rPr>
        <w:t>第</w:t>
      </w:r>
      <w:r w:rsidRPr="00B051A8">
        <w:rPr>
          <w:rFonts w:ascii="仿宋_GB2312" w:eastAsia="仿宋_GB2312" w:hAnsi="宋体" w:cs="宋体"/>
          <w:bCs/>
          <w:sz w:val="32"/>
          <w:szCs w:val="32"/>
        </w:rPr>
        <w:t xml:space="preserve"> </w:t>
      </w:r>
      <w:r w:rsidRPr="00B051A8">
        <w:rPr>
          <w:rFonts w:ascii="仿宋_GB2312" w:eastAsia="仿宋_GB2312" w:hAnsi="宋体" w:cs="宋体" w:hint="eastAsia"/>
          <w:bCs/>
          <w:sz w:val="32"/>
          <w:szCs w:val="32"/>
        </w:rPr>
        <w:t>学期</w:t>
      </w:r>
    </w:p>
    <w:tbl>
      <w:tblPr>
        <w:tblW w:w="8819" w:type="dxa"/>
        <w:tblCellMar>
          <w:left w:w="105" w:type="dxa"/>
          <w:right w:w="105" w:type="dxa"/>
        </w:tblCellMar>
        <w:tblLook w:val="00A0"/>
      </w:tblPr>
      <w:tblGrid>
        <w:gridCol w:w="1306"/>
        <w:gridCol w:w="2552"/>
        <w:gridCol w:w="1275"/>
        <w:gridCol w:w="1276"/>
        <w:gridCol w:w="1418"/>
        <w:gridCol w:w="992"/>
      </w:tblGrid>
      <w:tr w:rsidR="008262CF" w:rsidRPr="0036718F" w:rsidTr="00F60456">
        <w:trPr>
          <w:cantSplit/>
          <w:trHeight w:val="840"/>
        </w:trPr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62CF" w:rsidRPr="00E26A2F" w:rsidRDefault="008262CF" w:rsidP="00F60456">
            <w:pPr>
              <w:spacing w:after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62CF" w:rsidRPr="00E26A2F" w:rsidRDefault="008262CF" w:rsidP="00E26A2F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6A2F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262CF" w:rsidRPr="00E26A2F" w:rsidRDefault="008262CF" w:rsidP="00F60456">
            <w:pPr>
              <w:spacing w:after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sz w:val="24"/>
                <w:szCs w:val="24"/>
              </w:rPr>
              <w:t>课程性质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262CF" w:rsidRPr="00E26A2F" w:rsidRDefault="008262CF" w:rsidP="00E26A2F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6A2F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262CF" w:rsidRPr="00E26A2F" w:rsidRDefault="008262CF" w:rsidP="00F60456">
            <w:pPr>
              <w:spacing w:after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sz w:val="24"/>
                <w:szCs w:val="24"/>
              </w:rPr>
              <w:t>总学时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262CF" w:rsidRPr="00E26A2F" w:rsidRDefault="008262CF" w:rsidP="00E26A2F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6A2F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</w:tc>
      </w:tr>
      <w:tr w:rsidR="008262CF" w:rsidRPr="0036718F" w:rsidTr="00F60456">
        <w:trPr>
          <w:cantSplit/>
          <w:trHeight w:val="840"/>
        </w:trPr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62CF" w:rsidRPr="00B051A8" w:rsidRDefault="008262CF" w:rsidP="00B051A8">
            <w:pPr>
              <w:spacing w:after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sz w:val="24"/>
                <w:szCs w:val="24"/>
              </w:rPr>
              <w:t>课程所在</w:t>
            </w:r>
          </w:p>
          <w:p w:rsidR="008262CF" w:rsidRPr="00B051A8" w:rsidRDefault="008262CF" w:rsidP="00E26A2F">
            <w:pPr>
              <w:spacing w:after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B051A8">
              <w:rPr>
                <w:rFonts w:ascii="宋体" w:eastAsia="宋体" w:hAnsi="宋体" w:cs="宋体" w:hint="eastAsia"/>
                <w:b/>
                <w:sz w:val="24"/>
                <w:szCs w:val="24"/>
              </w:rPr>
              <w:t>教学单位</w:t>
            </w: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262CF" w:rsidRPr="00E26A2F" w:rsidRDefault="008262CF" w:rsidP="00E26A2F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262CF" w:rsidRPr="00B051A8" w:rsidRDefault="008262CF" w:rsidP="00E26A2F">
            <w:pPr>
              <w:spacing w:after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sz w:val="24"/>
                <w:szCs w:val="24"/>
              </w:rPr>
              <w:t>任课教师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262CF" w:rsidRPr="00E26A2F" w:rsidRDefault="008262CF" w:rsidP="00E26A2F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262CF" w:rsidRPr="00B051A8" w:rsidRDefault="008262CF" w:rsidP="00F60456">
            <w:pPr>
              <w:spacing w:after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sz w:val="24"/>
                <w:szCs w:val="24"/>
              </w:rPr>
              <w:t>任课班级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262CF" w:rsidRPr="00E26A2F" w:rsidRDefault="008262CF" w:rsidP="00E26A2F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262CF" w:rsidRPr="0036718F" w:rsidTr="00F60456">
        <w:trPr>
          <w:cantSplit/>
          <w:trHeight w:val="3000"/>
        </w:trPr>
        <w:tc>
          <w:tcPr>
            <w:tcW w:w="881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2CF" w:rsidRPr="00E26A2F" w:rsidRDefault="008262CF" w:rsidP="00E26A2F">
            <w:pPr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考试模式和成绩评定方法（包括补考）：</w:t>
            </w:r>
          </w:p>
          <w:p w:rsidR="008262CF" w:rsidRDefault="008262CF" w:rsidP="00F60456">
            <w:pPr>
              <w:spacing w:after="0"/>
              <w:ind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E26A2F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  <w:p w:rsidR="008262CF" w:rsidRDefault="008262CF" w:rsidP="00F60456">
            <w:pPr>
              <w:spacing w:after="0"/>
              <w:ind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8262CF" w:rsidRDefault="008262CF" w:rsidP="00F60456">
            <w:pPr>
              <w:spacing w:after="0"/>
              <w:ind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8262CF" w:rsidRDefault="008262CF" w:rsidP="00F60456">
            <w:pPr>
              <w:spacing w:after="0"/>
              <w:ind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8262CF" w:rsidRDefault="008262CF" w:rsidP="00F60456">
            <w:pPr>
              <w:spacing w:after="0"/>
              <w:ind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8262CF" w:rsidRDefault="008262CF" w:rsidP="00F60456">
            <w:pPr>
              <w:spacing w:after="0"/>
              <w:ind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8262CF" w:rsidRPr="00E26A2F" w:rsidRDefault="008262CF" w:rsidP="00F60456">
            <w:pPr>
              <w:spacing w:after="0"/>
              <w:ind w:right="964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教研室主任（签字）：</w:t>
            </w:r>
          </w:p>
          <w:p w:rsidR="008262CF" w:rsidRPr="00E26A2F" w:rsidRDefault="008262CF" w:rsidP="00F60456">
            <w:pPr>
              <w:spacing w:after="0"/>
              <w:ind w:right="241" w:firstLine="480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年</w:t>
            </w:r>
            <w:r w:rsidRPr="00E26A2F">
              <w:rPr>
                <w:rFonts w:ascii="宋体" w:eastAsia="宋体" w:hAnsi="宋体"/>
                <w:b/>
                <w:bCs/>
                <w:sz w:val="24"/>
                <w:szCs w:val="24"/>
              </w:rPr>
              <w:t>   </w:t>
            </w:r>
            <w:r w:rsidRPr="00E26A2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月</w:t>
            </w:r>
            <w:r w:rsidRPr="00E26A2F">
              <w:rPr>
                <w:rFonts w:ascii="宋体" w:eastAsia="宋体" w:hAnsi="宋体"/>
                <w:b/>
                <w:bCs/>
                <w:sz w:val="24"/>
                <w:szCs w:val="24"/>
              </w:rPr>
              <w:t>   </w:t>
            </w:r>
            <w:r w:rsidRPr="00E26A2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日</w:t>
            </w:r>
          </w:p>
        </w:tc>
      </w:tr>
      <w:tr w:rsidR="008262CF" w:rsidRPr="0036718F" w:rsidTr="00F60456">
        <w:trPr>
          <w:cantSplit/>
          <w:trHeight w:val="2370"/>
        </w:trPr>
        <w:tc>
          <w:tcPr>
            <w:tcW w:w="881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2CF" w:rsidRPr="00E26A2F" w:rsidRDefault="008262CF" w:rsidP="00E26A2F">
            <w:pPr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开课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教学单位</w:t>
            </w:r>
            <w:r w:rsidRPr="00E26A2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意见：</w:t>
            </w:r>
          </w:p>
          <w:p w:rsidR="008262CF" w:rsidRPr="00E26A2F" w:rsidRDefault="008262CF" w:rsidP="00E26A2F">
            <w:pPr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E26A2F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  <w:p w:rsidR="008262CF" w:rsidRPr="00E26A2F" w:rsidRDefault="008262CF" w:rsidP="00E26A2F">
            <w:pPr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E26A2F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  <w:p w:rsidR="008262CF" w:rsidRPr="00E26A2F" w:rsidRDefault="008262CF" w:rsidP="00E26A2F">
            <w:pPr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E26A2F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  <w:p w:rsidR="008262CF" w:rsidRPr="00E26A2F" w:rsidRDefault="008262CF" w:rsidP="00E26A2F">
            <w:pPr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E26A2F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  <w:p w:rsidR="008262CF" w:rsidRPr="00E26A2F" w:rsidRDefault="008262CF" w:rsidP="00F60456">
            <w:pPr>
              <w:spacing w:after="0"/>
              <w:ind w:right="964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 xml:space="preserve">                                    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教学单位负责人</w:t>
            </w:r>
            <w:r w:rsidRPr="00E26A2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（签字）：</w:t>
            </w:r>
          </w:p>
          <w:p w:rsidR="008262CF" w:rsidRPr="00E26A2F" w:rsidRDefault="008262CF" w:rsidP="00F60456">
            <w:pPr>
              <w:spacing w:after="0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年</w:t>
            </w:r>
            <w:r w:rsidRPr="00E26A2F">
              <w:rPr>
                <w:rFonts w:ascii="宋体" w:eastAsia="宋体" w:hAnsi="宋体"/>
                <w:b/>
                <w:bCs/>
                <w:sz w:val="24"/>
                <w:szCs w:val="24"/>
              </w:rPr>
              <w:t>   </w:t>
            </w:r>
            <w:r w:rsidRPr="00E26A2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月</w:t>
            </w:r>
            <w:r w:rsidRPr="00E26A2F">
              <w:rPr>
                <w:rFonts w:ascii="宋体" w:eastAsia="宋体" w:hAnsi="宋体"/>
                <w:b/>
                <w:bCs/>
                <w:sz w:val="24"/>
                <w:szCs w:val="24"/>
              </w:rPr>
              <w:t>   </w:t>
            </w:r>
            <w:r w:rsidRPr="00E26A2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日</w:t>
            </w:r>
          </w:p>
        </w:tc>
      </w:tr>
      <w:tr w:rsidR="008262CF" w:rsidRPr="0036718F" w:rsidTr="00F60456">
        <w:trPr>
          <w:cantSplit/>
          <w:trHeight w:val="1605"/>
        </w:trPr>
        <w:tc>
          <w:tcPr>
            <w:tcW w:w="881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62CF" w:rsidRPr="00E26A2F" w:rsidRDefault="008262CF" w:rsidP="00E26A2F">
            <w:pPr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教务处意见：</w:t>
            </w:r>
          </w:p>
          <w:p w:rsidR="008262CF" w:rsidRPr="00E26A2F" w:rsidRDefault="008262CF" w:rsidP="00E26A2F">
            <w:pPr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E26A2F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  <w:p w:rsidR="008262CF" w:rsidRPr="00E26A2F" w:rsidRDefault="008262CF" w:rsidP="00E26A2F">
            <w:pPr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E26A2F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  <w:p w:rsidR="008262CF" w:rsidRPr="00E26A2F" w:rsidRDefault="008262CF" w:rsidP="00F60456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 xml:space="preserve">                       </w:t>
            </w:r>
            <w:r w:rsidRPr="00E26A2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教务处长（签字）：</w:t>
            </w:r>
          </w:p>
          <w:p w:rsidR="008262CF" w:rsidRPr="00E26A2F" w:rsidRDefault="008262CF" w:rsidP="00F60456">
            <w:pPr>
              <w:spacing w:after="0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年</w:t>
            </w:r>
            <w:r w:rsidRPr="00E26A2F">
              <w:rPr>
                <w:rFonts w:ascii="宋体" w:eastAsia="宋体" w:hAnsi="宋体"/>
                <w:b/>
                <w:bCs/>
                <w:sz w:val="24"/>
                <w:szCs w:val="24"/>
              </w:rPr>
              <w:t>   </w:t>
            </w:r>
            <w:r w:rsidRPr="00E26A2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月</w:t>
            </w:r>
            <w:r w:rsidRPr="00E26A2F">
              <w:rPr>
                <w:rFonts w:ascii="宋体" w:eastAsia="宋体" w:hAnsi="宋体"/>
                <w:b/>
                <w:bCs/>
                <w:sz w:val="24"/>
                <w:szCs w:val="24"/>
              </w:rPr>
              <w:t>   </w:t>
            </w:r>
            <w:r w:rsidRPr="00E26A2F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:rsidR="008262CF" w:rsidRPr="00E26A2F" w:rsidRDefault="008262CF" w:rsidP="00F60456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1"/>
          <w:szCs w:val="21"/>
        </w:rPr>
      </w:pPr>
      <w:r w:rsidRPr="00E26A2F">
        <w:rPr>
          <w:rFonts w:ascii="宋体" w:eastAsia="宋体" w:hAnsi="宋体" w:cs="宋体" w:hint="eastAsia"/>
          <w:b/>
          <w:bCs/>
          <w:sz w:val="21"/>
        </w:rPr>
        <w:t>注：</w:t>
      </w:r>
      <w:r w:rsidRPr="00E26A2F">
        <w:rPr>
          <w:rFonts w:ascii="宋体" w:eastAsia="宋体" w:hAnsi="宋体" w:cs="宋体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>.</w:t>
      </w:r>
      <w:r w:rsidRPr="00E26A2F">
        <w:rPr>
          <w:rFonts w:ascii="宋体" w:eastAsia="宋体" w:hAnsi="宋体" w:cs="宋体" w:hint="eastAsia"/>
          <w:sz w:val="21"/>
          <w:szCs w:val="21"/>
        </w:rPr>
        <w:t>课程性质填写：</w:t>
      </w:r>
      <w:r>
        <w:rPr>
          <w:rFonts w:ascii="宋体" w:eastAsia="宋体" w:hAnsi="宋体" w:cs="宋体" w:hint="eastAsia"/>
          <w:sz w:val="21"/>
          <w:szCs w:val="21"/>
        </w:rPr>
        <w:t>公共基础课、专业基础课、专业课</w:t>
      </w:r>
      <w:r w:rsidRPr="00E26A2F">
        <w:rPr>
          <w:rFonts w:ascii="宋体" w:eastAsia="宋体" w:hAnsi="宋体" w:cs="宋体" w:hint="eastAsia"/>
          <w:sz w:val="21"/>
          <w:szCs w:val="21"/>
        </w:rPr>
        <w:t>；</w:t>
      </w:r>
    </w:p>
    <w:p w:rsidR="008262CF" w:rsidRDefault="008262CF" w:rsidP="00847510">
      <w:pPr>
        <w:spacing w:before="100" w:beforeAutospacing="1" w:after="100" w:afterAutospacing="1" w:line="276" w:lineRule="auto"/>
        <w:ind w:firstLineChars="200" w:firstLine="31680"/>
        <w:rPr>
          <w:rFonts w:ascii="宋体" w:eastAsia="宋体" w:hAnsi="宋体" w:cs="宋体"/>
          <w:sz w:val="21"/>
          <w:szCs w:val="21"/>
        </w:rPr>
        <w:sectPr w:rsidR="008262CF" w:rsidSect="004358AB">
          <w:pgSz w:w="11906" w:h="16838"/>
          <w:pgMar w:top="1440" w:right="1800" w:bottom="1440" w:left="1800" w:header="708" w:footer="708" w:gutter="0"/>
          <w:cols w:space="708"/>
          <w:docGrid w:type="lines" w:linePitch="360"/>
        </w:sectPr>
      </w:pPr>
      <w:r w:rsidRPr="00E26A2F">
        <w:rPr>
          <w:rFonts w:ascii="宋体" w:eastAsia="宋体" w:hAnsi="宋体" w:cs="宋体"/>
          <w:sz w:val="21"/>
          <w:szCs w:val="21"/>
        </w:rPr>
        <w:t>2</w:t>
      </w:r>
      <w:r>
        <w:rPr>
          <w:rFonts w:ascii="宋体" w:eastAsia="宋体" w:hAnsi="宋体" w:cs="宋体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此表一式两</w:t>
      </w:r>
      <w:r w:rsidRPr="00E26A2F">
        <w:rPr>
          <w:rFonts w:ascii="宋体" w:eastAsia="宋体" w:hAnsi="宋体" w:cs="宋体" w:hint="eastAsia"/>
          <w:sz w:val="21"/>
          <w:szCs w:val="21"/>
        </w:rPr>
        <w:t>份，开课</w:t>
      </w:r>
      <w:r>
        <w:rPr>
          <w:rFonts w:ascii="宋体" w:eastAsia="宋体" w:hAnsi="宋体" w:cs="宋体" w:hint="eastAsia"/>
          <w:sz w:val="21"/>
          <w:szCs w:val="21"/>
        </w:rPr>
        <w:t>教学单位和</w:t>
      </w:r>
      <w:r w:rsidRPr="00E26A2F">
        <w:rPr>
          <w:rFonts w:ascii="宋体" w:eastAsia="宋体" w:hAnsi="宋体" w:cs="宋体" w:hint="eastAsia"/>
          <w:sz w:val="21"/>
          <w:szCs w:val="21"/>
        </w:rPr>
        <w:t>教务处各存一份。</w:t>
      </w:r>
    </w:p>
    <w:p w:rsidR="008262CF" w:rsidRDefault="008262CF" w:rsidP="00B051A8">
      <w:pPr>
        <w:spacing w:before="100" w:beforeAutospacing="1" w:after="100" w:afterAutospacing="1" w:line="276" w:lineRule="auto"/>
        <w:rPr>
          <w:rFonts w:ascii="仿宋_GB2312" w:eastAsia="仿宋_GB2312" w:hAnsi="黑体" w:cs="宋体"/>
          <w:color w:val="000000"/>
          <w:sz w:val="32"/>
          <w:szCs w:val="32"/>
        </w:rPr>
      </w:pPr>
      <w:r w:rsidRPr="00E26A2F">
        <w:rPr>
          <w:rFonts w:ascii="仿宋_GB2312" w:eastAsia="仿宋_GB2312" w:hAnsi="黑体" w:cs="宋体" w:hint="eastAsia"/>
          <w:color w:val="000000"/>
          <w:sz w:val="32"/>
          <w:szCs w:val="32"/>
        </w:rPr>
        <w:t>附件</w:t>
      </w:r>
      <w:r w:rsidRPr="00E26A2F">
        <w:rPr>
          <w:rFonts w:ascii="仿宋_GB2312" w:eastAsia="仿宋_GB2312" w:hAnsi="黑体" w:cs="宋体"/>
          <w:color w:val="000000"/>
          <w:sz w:val="32"/>
          <w:szCs w:val="32"/>
        </w:rPr>
        <w:t>2</w:t>
      </w:r>
    </w:p>
    <w:p w:rsidR="008262CF" w:rsidRPr="00F60456" w:rsidRDefault="008262CF" w:rsidP="00F60456">
      <w:pPr>
        <w:spacing w:before="100" w:beforeAutospacing="1" w:after="100" w:afterAutospacing="1" w:line="276" w:lineRule="auto"/>
        <w:jc w:val="center"/>
        <w:rPr>
          <w:rFonts w:ascii="宋体" w:eastAsia="宋体" w:hAnsi="宋体" w:cs="宋体"/>
          <w:b/>
          <w:bCs/>
          <w:sz w:val="41"/>
        </w:rPr>
      </w:pPr>
      <w:r w:rsidRPr="00F60456">
        <w:rPr>
          <w:rFonts w:ascii="宋体" w:eastAsia="宋体" w:hAnsi="宋体" w:cs="宋体" w:hint="eastAsia"/>
          <w:b/>
          <w:bCs/>
          <w:sz w:val="41"/>
        </w:rPr>
        <w:t>长春大学旅游学院</w:t>
      </w:r>
    </w:p>
    <w:p w:rsidR="008262CF" w:rsidRDefault="008262CF" w:rsidP="00B051A8">
      <w:pPr>
        <w:spacing w:before="100" w:beforeAutospacing="1" w:after="100" w:afterAutospacing="1" w:line="276" w:lineRule="auto"/>
        <w:jc w:val="center"/>
        <w:rPr>
          <w:rFonts w:ascii="宋体" w:eastAsia="宋体" w:hAnsi="宋体" w:cs="宋体"/>
          <w:b/>
          <w:bCs/>
          <w:sz w:val="41"/>
        </w:rPr>
      </w:pPr>
      <w:r w:rsidRPr="00E26A2F">
        <w:rPr>
          <w:rFonts w:ascii="宋体" w:eastAsia="宋体" w:hAnsi="宋体" w:cs="宋体" w:hint="eastAsia"/>
          <w:b/>
          <w:bCs/>
          <w:sz w:val="41"/>
        </w:rPr>
        <w:t>课程考核方法改革备案汇总表</w:t>
      </w:r>
    </w:p>
    <w:p w:rsidR="008262CF" w:rsidRDefault="008262CF" w:rsidP="00B051A8">
      <w:pPr>
        <w:spacing w:before="100" w:beforeAutospacing="1" w:after="100" w:afterAutospacing="1" w:line="276" w:lineRule="auto"/>
        <w:rPr>
          <w:rFonts w:ascii="仿宋_GB2312" w:eastAsia="仿宋_GB2312" w:hAnsi="黑体" w:cs="宋体"/>
          <w:color w:val="000000"/>
          <w:sz w:val="32"/>
          <w:szCs w:val="32"/>
        </w:rPr>
      </w:pPr>
      <w:r>
        <w:rPr>
          <w:rFonts w:ascii="仿宋_GB2312" w:eastAsia="仿宋_GB2312" w:hAnsi="黑体" w:cs="宋体" w:hint="eastAsia"/>
          <w:color w:val="000000"/>
          <w:sz w:val="32"/>
          <w:szCs w:val="32"/>
        </w:rPr>
        <w:t>教学单位：</w:t>
      </w:r>
      <w:r>
        <w:rPr>
          <w:rFonts w:ascii="仿宋_GB2312" w:eastAsia="仿宋_GB2312" w:hAnsi="黑体" w:cs="宋体"/>
          <w:color w:val="000000"/>
          <w:sz w:val="32"/>
          <w:szCs w:val="32"/>
        </w:rPr>
        <w:t xml:space="preserve">                    </w:t>
      </w:r>
      <w:r w:rsidRPr="00B051A8">
        <w:rPr>
          <w:rFonts w:ascii="仿宋_GB2312" w:eastAsia="仿宋_GB2312" w:hAnsi="宋体" w:cs="宋体"/>
          <w:bCs/>
          <w:sz w:val="32"/>
          <w:szCs w:val="32"/>
        </w:rPr>
        <w:t xml:space="preserve">20  -20  </w:t>
      </w:r>
      <w:r w:rsidRPr="00B051A8">
        <w:rPr>
          <w:rFonts w:ascii="仿宋_GB2312" w:eastAsia="仿宋_GB2312" w:hAnsi="宋体" w:cs="宋体" w:hint="eastAsia"/>
          <w:bCs/>
          <w:sz w:val="32"/>
          <w:szCs w:val="32"/>
        </w:rPr>
        <w:t>学年</w:t>
      </w:r>
      <w:r w:rsidRPr="00B051A8">
        <w:rPr>
          <w:rFonts w:ascii="仿宋_GB2312" w:eastAsia="仿宋_GB2312" w:hAnsi="宋体" w:cs="宋体"/>
          <w:bCs/>
          <w:sz w:val="32"/>
          <w:szCs w:val="32"/>
        </w:rPr>
        <w:t xml:space="preserve"> </w:t>
      </w:r>
      <w:r w:rsidRPr="00B051A8">
        <w:rPr>
          <w:rFonts w:ascii="仿宋_GB2312" w:eastAsia="仿宋_GB2312" w:hAnsi="宋体" w:cs="宋体" w:hint="eastAsia"/>
          <w:bCs/>
          <w:sz w:val="32"/>
          <w:szCs w:val="32"/>
        </w:rPr>
        <w:t>第</w:t>
      </w:r>
      <w:r w:rsidRPr="00B051A8">
        <w:rPr>
          <w:rFonts w:ascii="仿宋_GB2312" w:eastAsia="仿宋_GB2312" w:hAnsi="宋体" w:cs="宋体"/>
          <w:bCs/>
          <w:sz w:val="32"/>
          <w:szCs w:val="32"/>
        </w:rPr>
        <w:t xml:space="preserve"> </w:t>
      </w:r>
      <w:r w:rsidRPr="00B051A8">
        <w:rPr>
          <w:rFonts w:ascii="仿宋_GB2312" w:eastAsia="仿宋_GB2312" w:hAnsi="宋体" w:cs="宋体" w:hint="eastAsia"/>
          <w:bCs/>
          <w:sz w:val="32"/>
          <w:szCs w:val="32"/>
        </w:rPr>
        <w:t>学期</w:t>
      </w:r>
    </w:p>
    <w:tbl>
      <w:tblPr>
        <w:tblW w:w="48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A0"/>
      </w:tblPr>
      <w:tblGrid>
        <w:gridCol w:w="999"/>
        <w:gridCol w:w="2257"/>
        <w:gridCol w:w="1174"/>
        <w:gridCol w:w="1550"/>
        <w:gridCol w:w="2355"/>
      </w:tblGrid>
      <w:tr w:rsidR="008262CF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36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68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sz w:val="24"/>
                <w:szCs w:val="24"/>
              </w:rPr>
              <w:t>课程性质</w:t>
            </w:r>
          </w:p>
        </w:tc>
        <w:tc>
          <w:tcPr>
            <w:tcW w:w="936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sz w:val="24"/>
                <w:szCs w:val="24"/>
              </w:rPr>
              <w:t>任课教师</w:t>
            </w:r>
          </w:p>
        </w:tc>
        <w:tc>
          <w:tcPr>
            <w:tcW w:w="1419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sz w:val="24"/>
                <w:szCs w:val="24"/>
              </w:rPr>
              <w:t>任课班级</w:t>
            </w:r>
          </w:p>
        </w:tc>
      </w:tr>
      <w:tr w:rsidR="008262CF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262CF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262CF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262CF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262CF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262CF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262CF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262CF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262CF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262CF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262CF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262CF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262CF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262CF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262CF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262CF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262CF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8262CF" w:rsidRPr="00E26A2F" w:rsidRDefault="008262CF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8262CF" w:rsidRPr="006847E4" w:rsidRDefault="008262CF" w:rsidP="00B051A8">
      <w:pPr>
        <w:spacing w:before="100" w:beforeAutospacing="1" w:after="100" w:afterAutospacing="1" w:line="276" w:lineRule="auto"/>
        <w:rPr>
          <w:rFonts w:ascii="仿宋_GB2312" w:eastAsia="仿宋_GB2312"/>
          <w:sz w:val="32"/>
          <w:szCs w:val="32"/>
        </w:rPr>
      </w:pPr>
    </w:p>
    <w:sectPr w:rsidR="008262CF" w:rsidRPr="006847E4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2CF" w:rsidRDefault="008262CF" w:rsidP="006847E4">
      <w:pPr>
        <w:spacing w:after="0"/>
      </w:pPr>
      <w:r>
        <w:separator/>
      </w:r>
    </w:p>
  </w:endnote>
  <w:endnote w:type="continuationSeparator" w:id="1">
    <w:p w:rsidR="008262CF" w:rsidRDefault="008262CF" w:rsidP="006847E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2CF" w:rsidRDefault="008262CF" w:rsidP="006847E4">
      <w:pPr>
        <w:spacing w:after="0"/>
      </w:pPr>
      <w:r>
        <w:separator/>
      </w:r>
    </w:p>
  </w:footnote>
  <w:footnote w:type="continuationSeparator" w:id="1">
    <w:p w:rsidR="008262CF" w:rsidRDefault="008262CF" w:rsidP="006847E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170AD"/>
    <w:rsid w:val="0003710D"/>
    <w:rsid w:val="00056E02"/>
    <w:rsid w:val="00220AB0"/>
    <w:rsid w:val="00225D11"/>
    <w:rsid w:val="002545B5"/>
    <w:rsid w:val="002C3A3D"/>
    <w:rsid w:val="00323B43"/>
    <w:rsid w:val="0036718F"/>
    <w:rsid w:val="00380F7F"/>
    <w:rsid w:val="003D37D8"/>
    <w:rsid w:val="00426133"/>
    <w:rsid w:val="004358AB"/>
    <w:rsid w:val="00475132"/>
    <w:rsid w:val="006847E4"/>
    <w:rsid w:val="006869B1"/>
    <w:rsid w:val="007B33D3"/>
    <w:rsid w:val="007B56EB"/>
    <w:rsid w:val="008262CF"/>
    <w:rsid w:val="00847510"/>
    <w:rsid w:val="00886CC8"/>
    <w:rsid w:val="008B7726"/>
    <w:rsid w:val="00906940"/>
    <w:rsid w:val="009172CB"/>
    <w:rsid w:val="0093119B"/>
    <w:rsid w:val="00A14E75"/>
    <w:rsid w:val="00A24AF4"/>
    <w:rsid w:val="00A33029"/>
    <w:rsid w:val="00B051A8"/>
    <w:rsid w:val="00C95484"/>
    <w:rsid w:val="00CE4690"/>
    <w:rsid w:val="00D31D50"/>
    <w:rsid w:val="00D46496"/>
    <w:rsid w:val="00E26A2F"/>
    <w:rsid w:val="00E42D6B"/>
    <w:rsid w:val="00E856D8"/>
    <w:rsid w:val="00EE2A35"/>
    <w:rsid w:val="00F60456"/>
    <w:rsid w:val="00F7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847E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847E4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847E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847E4"/>
    <w:rPr>
      <w:rFonts w:ascii="Tahoma" w:hAnsi="Tahoma" w:cs="Times New Roman"/>
      <w:sz w:val="18"/>
      <w:szCs w:val="18"/>
    </w:rPr>
  </w:style>
  <w:style w:type="paragraph" w:styleId="NormalWeb">
    <w:name w:val="Normal (Web)"/>
    <w:basedOn w:val="Normal"/>
    <w:uiPriority w:val="99"/>
    <w:rsid w:val="00E26A2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Strong">
    <w:name w:val="Strong"/>
    <w:basedOn w:val="DefaultParagraphFont"/>
    <w:uiPriority w:val="99"/>
    <w:qFormat/>
    <w:rsid w:val="00E26A2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09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9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2</Pages>
  <Words>77</Words>
  <Characters>440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MC SYSTEM</cp:lastModifiedBy>
  <cp:revision>16</cp:revision>
  <dcterms:created xsi:type="dcterms:W3CDTF">2008-09-11T17:20:00Z</dcterms:created>
  <dcterms:modified xsi:type="dcterms:W3CDTF">2017-06-19T06:30:00Z</dcterms:modified>
</cp:coreProperties>
</file>