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06" w:rsidRDefault="00DF6006" w:rsidP="00B051A8">
      <w:pPr>
        <w:spacing w:before="100" w:beforeAutospacing="1" w:after="100" w:afterAutospacing="1" w:line="276" w:lineRule="auto"/>
        <w:rPr>
          <w:rFonts w:ascii="仿宋_GB2312" w:eastAsia="仿宋_GB2312" w:hAnsi="黑体" w:cs="宋体"/>
          <w:color w:val="000000"/>
          <w:sz w:val="32"/>
          <w:szCs w:val="32"/>
        </w:rPr>
      </w:pPr>
      <w:r w:rsidRPr="00E26A2F">
        <w:rPr>
          <w:rFonts w:ascii="仿宋_GB2312" w:eastAsia="仿宋_GB2312" w:hAnsi="黑体" w:cs="宋体" w:hint="eastAsia"/>
          <w:color w:val="000000"/>
          <w:sz w:val="32"/>
          <w:szCs w:val="32"/>
        </w:rPr>
        <w:t>附件</w:t>
      </w:r>
      <w:r w:rsidRPr="00E26A2F">
        <w:rPr>
          <w:rFonts w:ascii="仿宋_GB2312" w:eastAsia="仿宋_GB2312" w:hAnsi="黑体" w:cs="宋体"/>
          <w:color w:val="000000"/>
          <w:sz w:val="32"/>
          <w:szCs w:val="32"/>
        </w:rPr>
        <w:t>2</w:t>
      </w:r>
    </w:p>
    <w:p w:rsidR="00DF6006" w:rsidRPr="00F60456" w:rsidRDefault="00DF6006" w:rsidP="00F60456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1"/>
        </w:rPr>
      </w:pPr>
      <w:r w:rsidRPr="00F60456">
        <w:rPr>
          <w:rFonts w:ascii="宋体" w:eastAsia="宋体" w:hAnsi="宋体" w:cs="宋体" w:hint="eastAsia"/>
          <w:b/>
          <w:bCs/>
          <w:sz w:val="41"/>
        </w:rPr>
        <w:t>长春大学旅游学院</w:t>
      </w:r>
    </w:p>
    <w:p w:rsidR="00DF6006" w:rsidRDefault="00DF6006" w:rsidP="00B051A8">
      <w:pPr>
        <w:spacing w:before="100" w:beforeAutospacing="1" w:after="100" w:afterAutospacing="1" w:line="276" w:lineRule="auto"/>
        <w:jc w:val="center"/>
        <w:rPr>
          <w:rFonts w:ascii="宋体" w:eastAsia="宋体" w:hAnsi="宋体" w:cs="宋体"/>
          <w:b/>
          <w:bCs/>
          <w:sz w:val="41"/>
        </w:rPr>
      </w:pPr>
      <w:r w:rsidRPr="00E26A2F">
        <w:rPr>
          <w:rFonts w:ascii="宋体" w:eastAsia="宋体" w:hAnsi="宋体" w:cs="宋体" w:hint="eastAsia"/>
          <w:b/>
          <w:bCs/>
          <w:sz w:val="41"/>
        </w:rPr>
        <w:t>课程考核方法改革备案汇总表</w:t>
      </w:r>
    </w:p>
    <w:p w:rsidR="00DF6006" w:rsidRDefault="00DF6006" w:rsidP="00B051A8">
      <w:pPr>
        <w:spacing w:before="100" w:beforeAutospacing="1" w:after="100" w:afterAutospacing="1" w:line="276" w:lineRule="auto"/>
        <w:rPr>
          <w:rFonts w:ascii="仿宋_GB2312" w:eastAsia="仿宋_GB2312" w:hAnsi="黑体" w:cs="宋体"/>
          <w:color w:val="000000"/>
          <w:sz w:val="32"/>
          <w:szCs w:val="32"/>
        </w:rPr>
      </w:pP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教学单位：</w:t>
      </w:r>
      <w:r>
        <w:rPr>
          <w:rFonts w:ascii="仿宋_GB2312" w:eastAsia="仿宋_GB2312" w:hAnsi="黑体" w:cs="宋体"/>
          <w:color w:val="000000"/>
          <w:sz w:val="32"/>
          <w:szCs w:val="32"/>
        </w:rPr>
        <w:t xml:space="preserve">                    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20  -20 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学年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第</w:t>
      </w:r>
      <w:r w:rsidRPr="00B051A8">
        <w:rPr>
          <w:rFonts w:ascii="仿宋_GB2312" w:eastAsia="仿宋_GB2312" w:hAnsi="宋体" w:cs="宋体"/>
          <w:bCs/>
          <w:sz w:val="32"/>
          <w:szCs w:val="32"/>
        </w:rPr>
        <w:t xml:space="preserve"> </w:t>
      </w:r>
      <w:r w:rsidRPr="00B051A8">
        <w:rPr>
          <w:rFonts w:ascii="仿宋_GB2312" w:eastAsia="仿宋_GB2312" w:hAnsi="宋体" w:cs="宋体" w:hint="eastAsia"/>
          <w:bCs/>
          <w:sz w:val="32"/>
          <w:szCs w:val="32"/>
        </w:rPr>
        <w:t>学期</w:t>
      </w:r>
    </w:p>
    <w:tbl>
      <w:tblPr>
        <w:tblW w:w="48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A0"/>
      </w:tblPr>
      <w:tblGrid>
        <w:gridCol w:w="999"/>
        <w:gridCol w:w="2257"/>
        <w:gridCol w:w="1174"/>
        <w:gridCol w:w="1550"/>
        <w:gridCol w:w="2355"/>
      </w:tblGrid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课程性质</w:t>
            </w: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任课教师</w:t>
            </w: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E26A2F">
              <w:rPr>
                <w:rFonts w:ascii="宋体" w:eastAsia="宋体" w:hAnsi="宋体" w:cs="宋体" w:hint="eastAsia"/>
                <w:b/>
                <w:sz w:val="24"/>
                <w:szCs w:val="24"/>
              </w:rPr>
              <w:t>任课班级</w:t>
            </w: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F6006" w:rsidRPr="0036718F" w:rsidTr="00B051A8">
        <w:trPr>
          <w:trHeight w:val="480"/>
          <w:jc w:val="center"/>
        </w:trPr>
        <w:tc>
          <w:tcPr>
            <w:tcW w:w="605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36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680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36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9" w:type="pct"/>
            <w:noWrap/>
            <w:vAlign w:val="center"/>
          </w:tcPr>
          <w:p w:rsidR="00DF6006" w:rsidRPr="00E26A2F" w:rsidRDefault="00DF6006" w:rsidP="00B051A8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DF6006" w:rsidRPr="006847E4" w:rsidRDefault="00DF6006" w:rsidP="00B051A8">
      <w:pPr>
        <w:spacing w:before="100" w:beforeAutospacing="1" w:after="100" w:afterAutospacing="1" w:line="276" w:lineRule="auto"/>
        <w:rPr>
          <w:rFonts w:ascii="仿宋_GB2312" w:eastAsia="仿宋_GB2312"/>
          <w:sz w:val="32"/>
          <w:szCs w:val="32"/>
        </w:rPr>
      </w:pPr>
    </w:p>
    <w:sectPr w:rsidR="00DF6006" w:rsidRPr="006847E4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06" w:rsidRDefault="00DF6006" w:rsidP="006847E4">
      <w:pPr>
        <w:spacing w:after="0"/>
      </w:pPr>
      <w:r>
        <w:separator/>
      </w:r>
    </w:p>
  </w:endnote>
  <w:endnote w:type="continuationSeparator" w:id="1">
    <w:p w:rsidR="00DF6006" w:rsidRDefault="00DF6006" w:rsidP="006847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06" w:rsidRDefault="00DF6006" w:rsidP="006847E4">
      <w:pPr>
        <w:spacing w:after="0"/>
      </w:pPr>
      <w:r>
        <w:separator/>
      </w:r>
    </w:p>
  </w:footnote>
  <w:footnote w:type="continuationSeparator" w:id="1">
    <w:p w:rsidR="00DF6006" w:rsidRDefault="00DF6006" w:rsidP="006847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70AD"/>
    <w:rsid w:val="0003710D"/>
    <w:rsid w:val="00056E02"/>
    <w:rsid w:val="00154B06"/>
    <w:rsid w:val="00220AB0"/>
    <w:rsid w:val="00225D11"/>
    <w:rsid w:val="002545B5"/>
    <w:rsid w:val="002C3A3D"/>
    <w:rsid w:val="00323B43"/>
    <w:rsid w:val="0036718F"/>
    <w:rsid w:val="00380F7F"/>
    <w:rsid w:val="003D37D8"/>
    <w:rsid w:val="00426133"/>
    <w:rsid w:val="004358AB"/>
    <w:rsid w:val="00475132"/>
    <w:rsid w:val="00593B53"/>
    <w:rsid w:val="006847E4"/>
    <w:rsid w:val="006869B1"/>
    <w:rsid w:val="007B33D3"/>
    <w:rsid w:val="007B56EB"/>
    <w:rsid w:val="0081200A"/>
    <w:rsid w:val="008262CF"/>
    <w:rsid w:val="00847510"/>
    <w:rsid w:val="00886CC8"/>
    <w:rsid w:val="008B7726"/>
    <w:rsid w:val="00906940"/>
    <w:rsid w:val="009172CB"/>
    <w:rsid w:val="0093119B"/>
    <w:rsid w:val="00A14E75"/>
    <w:rsid w:val="00A24AF4"/>
    <w:rsid w:val="00A33029"/>
    <w:rsid w:val="00B051A8"/>
    <w:rsid w:val="00C95484"/>
    <w:rsid w:val="00CE4690"/>
    <w:rsid w:val="00CF2D69"/>
    <w:rsid w:val="00D31D50"/>
    <w:rsid w:val="00D46496"/>
    <w:rsid w:val="00DF6006"/>
    <w:rsid w:val="00E26A2F"/>
    <w:rsid w:val="00E42D6B"/>
    <w:rsid w:val="00E856D8"/>
    <w:rsid w:val="00EE2A35"/>
    <w:rsid w:val="00F60456"/>
    <w:rsid w:val="00F7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847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47E4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847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847E4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E26A2F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Strong">
    <w:name w:val="Strong"/>
    <w:basedOn w:val="DefaultParagraphFont"/>
    <w:uiPriority w:val="99"/>
    <w:qFormat/>
    <w:rsid w:val="00E26A2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63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1</Pages>
  <Words>29</Words>
  <Characters>167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 SYSTEM</cp:lastModifiedBy>
  <cp:revision>17</cp:revision>
  <dcterms:created xsi:type="dcterms:W3CDTF">2008-09-11T17:20:00Z</dcterms:created>
  <dcterms:modified xsi:type="dcterms:W3CDTF">2017-06-19T06:32:00Z</dcterms:modified>
</cp:coreProperties>
</file>