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2D" w:rsidRDefault="0066362D" w:rsidP="000C642B">
      <w:pPr>
        <w:pStyle w:val="ListParagraph"/>
        <w:spacing w:line="600" w:lineRule="exact"/>
        <w:ind w:left="360" w:firstLineChars="0" w:firstLine="0"/>
        <w:jc w:val="center"/>
        <w:rPr>
          <w:rFonts w:ascii="宋体"/>
          <w:b/>
          <w:sz w:val="36"/>
          <w:szCs w:val="36"/>
        </w:rPr>
      </w:pPr>
    </w:p>
    <w:p w:rsidR="0066362D" w:rsidRPr="00390CFB" w:rsidRDefault="0066362D" w:rsidP="000C642B">
      <w:pPr>
        <w:pStyle w:val="ListParagraph"/>
        <w:spacing w:line="600" w:lineRule="exact"/>
        <w:ind w:left="360" w:firstLineChars="0" w:firstLine="0"/>
        <w:jc w:val="center"/>
        <w:rPr>
          <w:rFonts w:ascii="宋体"/>
          <w:b/>
          <w:sz w:val="36"/>
          <w:szCs w:val="36"/>
        </w:rPr>
      </w:pPr>
      <w:r w:rsidRPr="00390CFB">
        <w:rPr>
          <w:rFonts w:ascii="宋体" w:hAnsi="宋体" w:hint="eastAsia"/>
          <w:b/>
          <w:sz w:val="36"/>
          <w:szCs w:val="36"/>
        </w:rPr>
        <w:t>长春大学旅游学院</w:t>
      </w:r>
    </w:p>
    <w:p w:rsidR="0066362D" w:rsidRPr="00390CFB" w:rsidRDefault="0066362D" w:rsidP="00390CFB">
      <w:pPr>
        <w:pStyle w:val="ListParagraph"/>
        <w:spacing w:line="600" w:lineRule="exact"/>
        <w:ind w:left="360" w:firstLineChars="0" w:firstLine="0"/>
        <w:jc w:val="center"/>
        <w:rPr>
          <w:rFonts w:ascii="宋体"/>
          <w:b/>
          <w:sz w:val="36"/>
          <w:szCs w:val="36"/>
        </w:rPr>
      </w:pPr>
      <w:r w:rsidRPr="00390CFB">
        <w:rPr>
          <w:rFonts w:ascii="宋体" w:hAnsi="宋体"/>
          <w:b/>
          <w:sz w:val="36"/>
          <w:szCs w:val="36"/>
        </w:rPr>
        <w:t>2013</w:t>
      </w:r>
      <w:r w:rsidRPr="00390CFB">
        <w:rPr>
          <w:rFonts w:ascii="宋体" w:hAnsi="宋体" w:hint="eastAsia"/>
          <w:b/>
          <w:sz w:val="36"/>
          <w:szCs w:val="36"/>
        </w:rPr>
        <w:t>年本科教学质量报告支撑数据</w:t>
      </w:r>
    </w:p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4"/>
          <w:szCs w:val="24"/>
        </w:rPr>
      </w:pPr>
    </w:p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4"/>
          <w:szCs w:val="24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1.</w:t>
      </w:r>
      <w:r w:rsidRPr="005538EE">
        <w:rPr>
          <w:rFonts w:ascii="宋体" w:hAnsi="宋体" w:hint="eastAsia"/>
          <w:b/>
          <w:sz w:val="28"/>
          <w:szCs w:val="28"/>
        </w:rPr>
        <w:t>本科生占全日制在校生总数的比例</w:t>
      </w:r>
    </w:p>
    <w:tbl>
      <w:tblPr>
        <w:tblW w:w="8059" w:type="dxa"/>
        <w:jc w:val="center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0"/>
        <w:gridCol w:w="1029"/>
        <w:gridCol w:w="1451"/>
        <w:gridCol w:w="1480"/>
        <w:gridCol w:w="2729"/>
      </w:tblGrid>
      <w:tr w:rsidR="0066362D" w:rsidRPr="00807954" w:rsidTr="007860A7">
        <w:trPr>
          <w:trHeight w:hRule="exact" w:val="673"/>
          <w:jc w:val="center"/>
        </w:trPr>
        <w:tc>
          <w:tcPr>
            <w:tcW w:w="1370" w:type="dxa"/>
            <w:vMerge w:val="restart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年度</w:t>
            </w:r>
          </w:p>
        </w:tc>
        <w:tc>
          <w:tcPr>
            <w:tcW w:w="2480" w:type="dxa"/>
            <w:gridSpan w:val="2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学生人数</w:t>
            </w:r>
          </w:p>
        </w:tc>
        <w:tc>
          <w:tcPr>
            <w:tcW w:w="1480" w:type="dxa"/>
            <w:vMerge w:val="restart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总学生人数</w:t>
            </w:r>
          </w:p>
        </w:tc>
        <w:tc>
          <w:tcPr>
            <w:tcW w:w="2729" w:type="dxa"/>
            <w:vMerge w:val="restart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本科生占全日制在校生总数的比例</w:t>
            </w:r>
          </w:p>
        </w:tc>
      </w:tr>
      <w:tr w:rsidR="0066362D" w:rsidRPr="00807954" w:rsidTr="007860A7">
        <w:trPr>
          <w:trHeight w:hRule="exact" w:val="673"/>
          <w:jc w:val="center"/>
        </w:trPr>
        <w:tc>
          <w:tcPr>
            <w:tcW w:w="1370" w:type="dxa"/>
            <w:vMerge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029" w:type="dxa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本科生</w:t>
            </w:r>
          </w:p>
        </w:tc>
        <w:tc>
          <w:tcPr>
            <w:tcW w:w="1451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专科生</w:t>
            </w:r>
          </w:p>
        </w:tc>
        <w:tc>
          <w:tcPr>
            <w:tcW w:w="1480" w:type="dxa"/>
            <w:vMerge/>
            <w:vAlign w:val="center"/>
          </w:tcPr>
          <w:p w:rsidR="0066362D" w:rsidRPr="00807954" w:rsidRDefault="0066362D" w:rsidP="0066362D">
            <w:pPr>
              <w:spacing w:line="600" w:lineRule="exact"/>
              <w:ind w:firstLineChars="200" w:firstLine="31680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729" w:type="dxa"/>
            <w:vMerge/>
            <w:noWrap/>
            <w:vAlign w:val="center"/>
          </w:tcPr>
          <w:p w:rsidR="0066362D" w:rsidRPr="00807954" w:rsidRDefault="0066362D" w:rsidP="0066362D">
            <w:pPr>
              <w:spacing w:line="600" w:lineRule="exact"/>
              <w:ind w:firstLineChars="200" w:firstLine="31680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66362D" w:rsidRPr="00807954" w:rsidTr="000C642B">
        <w:trPr>
          <w:trHeight w:hRule="exact" w:val="714"/>
          <w:jc w:val="center"/>
        </w:trPr>
        <w:tc>
          <w:tcPr>
            <w:tcW w:w="1370" w:type="dxa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2013</w:t>
            </w:r>
            <w:r w:rsidRPr="00807954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029" w:type="dxa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9058</w:t>
            </w:r>
          </w:p>
        </w:tc>
        <w:tc>
          <w:tcPr>
            <w:tcW w:w="1451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106</w:t>
            </w:r>
          </w:p>
        </w:tc>
        <w:tc>
          <w:tcPr>
            <w:tcW w:w="1480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9164</w:t>
            </w:r>
          </w:p>
        </w:tc>
        <w:tc>
          <w:tcPr>
            <w:tcW w:w="2729" w:type="dxa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98.84%</w:t>
            </w:r>
          </w:p>
        </w:tc>
      </w:tr>
    </w:tbl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2.</w:t>
      </w:r>
      <w:r w:rsidRPr="005538EE">
        <w:rPr>
          <w:rFonts w:ascii="宋体" w:hAnsi="宋体" w:hint="eastAsia"/>
          <w:b/>
          <w:sz w:val="28"/>
          <w:szCs w:val="28"/>
        </w:rPr>
        <w:t>教师数量及结构</w:t>
      </w:r>
    </w:p>
    <w:tbl>
      <w:tblPr>
        <w:tblW w:w="10069" w:type="dxa"/>
        <w:jc w:val="center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4"/>
        <w:gridCol w:w="531"/>
        <w:gridCol w:w="741"/>
        <w:gridCol w:w="531"/>
        <w:gridCol w:w="967"/>
        <w:gridCol w:w="627"/>
        <w:gridCol w:w="930"/>
        <w:gridCol w:w="603"/>
        <w:gridCol w:w="822"/>
        <w:gridCol w:w="964"/>
        <w:gridCol w:w="690"/>
        <w:gridCol w:w="829"/>
        <w:gridCol w:w="1110"/>
      </w:tblGrid>
      <w:tr w:rsidR="0066362D" w:rsidRPr="00807954" w:rsidTr="00B00620">
        <w:trPr>
          <w:trHeight w:val="844"/>
          <w:jc w:val="center"/>
        </w:trPr>
        <w:tc>
          <w:tcPr>
            <w:tcW w:w="724" w:type="dxa"/>
            <w:vMerge w:val="restart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教师人数</w:t>
            </w:r>
          </w:p>
        </w:tc>
        <w:tc>
          <w:tcPr>
            <w:tcW w:w="4327" w:type="dxa"/>
            <w:gridSpan w:val="6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年龄结构</w:t>
            </w:r>
          </w:p>
        </w:tc>
        <w:tc>
          <w:tcPr>
            <w:tcW w:w="2389" w:type="dxa"/>
            <w:gridSpan w:val="3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职称结构</w:t>
            </w:r>
          </w:p>
        </w:tc>
        <w:tc>
          <w:tcPr>
            <w:tcW w:w="2629" w:type="dxa"/>
            <w:gridSpan w:val="3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学历结构</w:t>
            </w:r>
          </w:p>
        </w:tc>
      </w:tr>
      <w:tr w:rsidR="0066362D" w:rsidRPr="00807954" w:rsidTr="00B00620">
        <w:trPr>
          <w:trHeight w:val="938"/>
          <w:jc w:val="center"/>
        </w:trPr>
        <w:tc>
          <w:tcPr>
            <w:tcW w:w="724" w:type="dxa"/>
            <w:vMerge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 w:rsidRPr="00807954">
              <w:rPr>
                <w:rFonts w:ascii="宋体" w:hAnsi="宋体"/>
                <w:b/>
                <w:kern w:val="0"/>
                <w:szCs w:val="21"/>
              </w:rPr>
              <w:t>35</w:t>
            </w:r>
            <w:r w:rsidRPr="00807954">
              <w:rPr>
                <w:rFonts w:ascii="宋体" w:hAnsi="宋体" w:hint="eastAsia"/>
                <w:b/>
                <w:kern w:val="0"/>
                <w:szCs w:val="21"/>
              </w:rPr>
              <w:t>岁以下</w:t>
            </w:r>
          </w:p>
        </w:tc>
        <w:tc>
          <w:tcPr>
            <w:tcW w:w="1498" w:type="dxa"/>
            <w:gridSpan w:val="2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/>
                <w:b/>
                <w:kern w:val="0"/>
                <w:szCs w:val="21"/>
              </w:rPr>
              <w:t>35-50</w:t>
            </w:r>
            <w:r w:rsidRPr="00807954">
              <w:rPr>
                <w:rFonts w:ascii="宋体" w:hAnsi="宋体" w:hint="eastAsia"/>
                <w:b/>
                <w:kern w:val="0"/>
                <w:szCs w:val="21"/>
              </w:rPr>
              <w:t>岁</w:t>
            </w:r>
          </w:p>
        </w:tc>
        <w:tc>
          <w:tcPr>
            <w:tcW w:w="1557" w:type="dxa"/>
            <w:gridSpan w:val="2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/>
                <w:b/>
                <w:kern w:val="0"/>
                <w:szCs w:val="21"/>
              </w:rPr>
              <w:t>50</w:t>
            </w: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岁以上</w:t>
            </w:r>
          </w:p>
        </w:tc>
        <w:tc>
          <w:tcPr>
            <w:tcW w:w="603" w:type="dxa"/>
            <w:vMerge w:val="restart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正高级</w:t>
            </w:r>
          </w:p>
        </w:tc>
        <w:tc>
          <w:tcPr>
            <w:tcW w:w="822" w:type="dxa"/>
            <w:vMerge w:val="restart"/>
            <w:noWrap/>
            <w:vAlign w:val="center"/>
          </w:tcPr>
          <w:p w:rsidR="0066362D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副</w:t>
            </w:r>
          </w:p>
          <w:p w:rsidR="0066362D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高</w:t>
            </w:r>
          </w:p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级</w:t>
            </w:r>
          </w:p>
        </w:tc>
        <w:tc>
          <w:tcPr>
            <w:tcW w:w="964" w:type="dxa"/>
            <w:vMerge w:val="restart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高级职称教师比例</w:t>
            </w:r>
          </w:p>
        </w:tc>
        <w:tc>
          <w:tcPr>
            <w:tcW w:w="690" w:type="dxa"/>
            <w:vMerge w:val="restart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博士学位</w:t>
            </w:r>
          </w:p>
        </w:tc>
        <w:tc>
          <w:tcPr>
            <w:tcW w:w="829" w:type="dxa"/>
            <w:vMerge w:val="restart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研究生学位</w:t>
            </w:r>
          </w:p>
        </w:tc>
        <w:tc>
          <w:tcPr>
            <w:tcW w:w="1110" w:type="dxa"/>
            <w:vMerge w:val="restart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研究生以上学位教师比例</w:t>
            </w:r>
          </w:p>
        </w:tc>
      </w:tr>
      <w:tr w:rsidR="0066362D" w:rsidRPr="00807954" w:rsidTr="00B00620">
        <w:trPr>
          <w:trHeight w:val="1261"/>
          <w:jc w:val="center"/>
        </w:trPr>
        <w:tc>
          <w:tcPr>
            <w:tcW w:w="724" w:type="dxa"/>
            <w:vMerge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531" w:type="dxa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 w:rsidRPr="00807954">
              <w:rPr>
                <w:rFonts w:ascii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0" w:type="auto"/>
            <w:vAlign w:val="center"/>
          </w:tcPr>
          <w:p w:rsidR="0066362D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 w:rsidRPr="00807954">
              <w:rPr>
                <w:rFonts w:ascii="宋体" w:hAnsi="宋体" w:hint="eastAsia"/>
                <w:b/>
                <w:kern w:val="0"/>
                <w:szCs w:val="21"/>
              </w:rPr>
              <w:t>所占</w:t>
            </w:r>
          </w:p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 w:rsidRPr="00807954">
              <w:rPr>
                <w:rFonts w:ascii="宋体" w:hAnsi="宋体" w:hint="eastAsia"/>
                <w:b/>
                <w:kern w:val="0"/>
                <w:szCs w:val="21"/>
              </w:rPr>
              <w:t>比例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kern w:val="0"/>
                <w:szCs w:val="21"/>
              </w:rPr>
            </w:pPr>
            <w:r w:rsidRPr="00807954">
              <w:rPr>
                <w:rFonts w:ascii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967" w:type="dxa"/>
            <w:vAlign w:val="center"/>
          </w:tcPr>
          <w:p w:rsidR="0066362D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所占</w:t>
            </w:r>
          </w:p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比例</w:t>
            </w:r>
          </w:p>
        </w:tc>
        <w:tc>
          <w:tcPr>
            <w:tcW w:w="627" w:type="dxa"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930" w:type="dxa"/>
            <w:vAlign w:val="center"/>
          </w:tcPr>
          <w:p w:rsidR="0066362D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所占</w:t>
            </w:r>
          </w:p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b/>
                <w:kern w:val="0"/>
                <w:szCs w:val="21"/>
              </w:rPr>
              <w:t>比例</w:t>
            </w:r>
          </w:p>
        </w:tc>
        <w:tc>
          <w:tcPr>
            <w:tcW w:w="603" w:type="dxa"/>
            <w:vMerge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822" w:type="dxa"/>
            <w:vMerge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964" w:type="dxa"/>
            <w:vMerge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829" w:type="dxa"/>
            <w:vMerge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110" w:type="dxa"/>
            <w:vMerge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</w:tr>
      <w:tr w:rsidR="0066362D" w:rsidRPr="00807954" w:rsidTr="00B00620">
        <w:trPr>
          <w:trHeight w:val="1157"/>
          <w:jc w:val="center"/>
        </w:trPr>
        <w:tc>
          <w:tcPr>
            <w:tcW w:w="724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551</w:t>
            </w:r>
          </w:p>
        </w:tc>
        <w:tc>
          <w:tcPr>
            <w:tcW w:w="531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250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45.4%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196</w:t>
            </w:r>
          </w:p>
        </w:tc>
        <w:tc>
          <w:tcPr>
            <w:tcW w:w="967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35.6%</w:t>
            </w:r>
          </w:p>
        </w:tc>
        <w:tc>
          <w:tcPr>
            <w:tcW w:w="627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105</w:t>
            </w:r>
          </w:p>
        </w:tc>
        <w:tc>
          <w:tcPr>
            <w:tcW w:w="930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19%</w:t>
            </w:r>
          </w:p>
        </w:tc>
        <w:tc>
          <w:tcPr>
            <w:tcW w:w="603" w:type="dxa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60</w:t>
            </w:r>
          </w:p>
        </w:tc>
        <w:tc>
          <w:tcPr>
            <w:tcW w:w="822" w:type="dxa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158</w:t>
            </w:r>
          </w:p>
        </w:tc>
        <w:tc>
          <w:tcPr>
            <w:tcW w:w="964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807954">
              <w:rPr>
                <w:rFonts w:ascii="宋体" w:hAnsi="宋体"/>
                <w:kern w:val="0"/>
                <w:szCs w:val="21"/>
              </w:rPr>
              <w:t>39.6%</w:t>
            </w:r>
          </w:p>
        </w:tc>
        <w:tc>
          <w:tcPr>
            <w:tcW w:w="690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829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/>
                <w:color w:val="000000"/>
                <w:kern w:val="0"/>
                <w:szCs w:val="21"/>
              </w:rPr>
              <w:t>331</w:t>
            </w:r>
          </w:p>
        </w:tc>
        <w:tc>
          <w:tcPr>
            <w:tcW w:w="1110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/>
                <w:color w:val="000000"/>
                <w:kern w:val="0"/>
                <w:szCs w:val="21"/>
              </w:rPr>
              <w:t>63.5%</w:t>
            </w:r>
          </w:p>
        </w:tc>
      </w:tr>
    </w:tbl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Default="0066362D" w:rsidP="000C642B">
      <w:pPr>
        <w:pStyle w:val="ListParagraph"/>
        <w:spacing w:line="600" w:lineRule="exact"/>
        <w:ind w:firstLineChars="0" w:firstLine="0"/>
        <w:jc w:val="left"/>
        <w:rPr>
          <w:rFonts w:ascii="宋体" w:cs="宋体"/>
          <w:b/>
          <w:kern w:val="0"/>
          <w:sz w:val="30"/>
          <w:szCs w:val="30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jc w:val="left"/>
        <w:rPr>
          <w:rFonts w:ascii="宋体" w:cs="宋体"/>
          <w:b/>
          <w:kern w:val="0"/>
          <w:sz w:val="28"/>
          <w:szCs w:val="28"/>
        </w:rPr>
      </w:pPr>
      <w:r w:rsidRPr="005538EE">
        <w:rPr>
          <w:rFonts w:ascii="宋体" w:hAnsi="宋体" w:cs="宋体" w:hint="eastAsia"/>
          <w:b/>
          <w:kern w:val="0"/>
          <w:sz w:val="28"/>
          <w:szCs w:val="28"/>
        </w:rPr>
        <w:t>表</w:t>
      </w:r>
      <w:r w:rsidRPr="005538EE">
        <w:rPr>
          <w:rFonts w:ascii="宋体" w:hAnsi="宋体" w:cs="宋体"/>
          <w:b/>
          <w:kern w:val="0"/>
          <w:sz w:val="28"/>
          <w:szCs w:val="28"/>
        </w:rPr>
        <w:t>3.</w:t>
      </w:r>
      <w:r w:rsidRPr="005538EE">
        <w:rPr>
          <w:rFonts w:ascii="宋体" w:hAnsi="宋体" w:cs="宋体" w:hint="eastAsia"/>
          <w:b/>
          <w:kern w:val="0"/>
          <w:sz w:val="28"/>
          <w:szCs w:val="28"/>
        </w:rPr>
        <w:t>专业设置情况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774"/>
        <w:gridCol w:w="638"/>
        <w:gridCol w:w="2027"/>
        <w:gridCol w:w="567"/>
        <w:gridCol w:w="993"/>
        <w:gridCol w:w="1851"/>
        <w:gridCol w:w="1040"/>
      </w:tblGrid>
      <w:tr w:rsidR="0066362D" w:rsidRPr="0002492E" w:rsidTr="00390CFB">
        <w:trPr>
          <w:trHeight w:val="693"/>
          <w:jc w:val="center"/>
        </w:trPr>
        <w:tc>
          <w:tcPr>
            <w:tcW w:w="1412" w:type="dxa"/>
            <w:gridSpan w:val="2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学科</w:t>
            </w:r>
          </w:p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门类</w:t>
            </w:r>
          </w:p>
        </w:tc>
        <w:tc>
          <w:tcPr>
            <w:tcW w:w="2665" w:type="dxa"/>
            <w:gridSpan w:val="2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专业类别</w:t>
            </w:r>
          </w:p>
        </w:tc>
        <w:tc>
          <w:tcPr>
            <w:tcW w:w="4451" w:type="dxa"/>
            <w:gridSpan w:val="4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</w:t>
            </w:r>
            <w:r w:rsidRPr="0002492E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</w:t>
            </w: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业</w:t>
            </w:r>
          </w:p>
        </w:tc>
      </w:tr>
      <w:tr w:rsidR="0066362D" w:rsidRPr="0002492E" w:rsidTr="00390CFB">
        <w:trPr>
          <w:trHeight w:val="661"/>
          <w:jc w:val="center"/>
        </w:trPr>
        <w:tc>
          <w:tcPr>
            <w:tcW w:w="638" w:type="dxa"/>
            <w:noWrap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774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638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2027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专业类别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93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66362D" w:rsidRPr="0002492E" w:rsidTr="00390CFB">
        <w:trPr>
          <w:trHeight w:val="435"/>
          <w:jc w:val="center"/>
        </w:trPr>
        <w:tc>
          <w:tcPr>
            <w:tcW w:w="638" w:type="dxa"/>
            <w:vMerge w:val="restart"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02</w:t>
            </w:r>
          </w:p>
        </w:tc>
        <w:tc>
          <w:tcPr>
            <w:tcW w:w="774" w:type="dxa"/>
            <w:vMerge w:val="restart"/>
            <w:vAlign w:val="center"/>
          </w:tcPr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经</w:t>
            </w:r>
          </w:p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济</w:t>
            </w:r>
          </w:p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学</w:t>
            </w:r>
          </w:p>
        </w:tc>
        <w:tc>
          <w:tcPr>
            <w:tcW w:w="638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0203</w:t>
            </w:r>
          </w:p>
        </w:tc>
        <w:tc>
          <w:tcPr>
            <w:tcW w:w="202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金融学类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020301K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6362D" w:rsidRPr="0002492E" w:rsidTr="00390CFB">
        <w:trPr>
          <w:trHeight w:val="441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0204</w:t>
            </w:r>
          </w:p>
        </w:tc>
        <w:tc>
          <w:tcPr>
            <w:tcW w:w="202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经济与贸易类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020401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6362D" w:rsidRPr="0002492E" w:rsidTr="00390CFB">
        <w:trPr>
          <w:trHeight w:val="460"/>
          <w:jc w:val="center"/>
        </w:trPr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05</w:t>
            </w:r>
          </w:p>
        </w:tc>
        <w:tc>
          <w:tcPr>
            <w:tcW w:w="774" w:type="dxa"/>
            <w:vMerge w:val="restart"/>
            <w:noWrap/>
            <w:vAlign w:val="center"/>
          </w:tcPr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文</w:t>
            </w:r>
          </w:p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学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0502</w:t>
            </w:r>
          </w:p>
        </w:tc>
        <w:tc>
          <w:tcPr>
            <w:tcW w:w="2027" w:type="dxa"/>
            <w:vMerge w:val="restart"/>
            <w:noWrap/>
            <w:vAlign w:val="center"/>
          </w:tcPr>
          <w:p w:rsidR="0066362D" w:rsidRPr="0002492E" w:rsidRDefault="0066362D" w:rsidP="0002492E">
            <w:pPr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外国语言文学类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3</w:t>
            </w:r>
          </w:p>
        </w:tc>
        <w:tc>
          <w:tcPr>
            <w:tcW w:w="993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1851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040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6362D" w:rsidRPr="0002492E" w:rsidTr="00390CFB">
        <w:trPr>
          <w:trHeight w:val="452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4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050202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俄语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6362D" w:rsidRPr="0002492E" w:rsidTr="00390CFB">
        <w:trPr>
          <w:trHeight w:val="459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5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050207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日语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6362D" w:rsidRPr="0002492E" w:rsidTr="00390CFB">
        <w:trPr>
          <w:trHeight w:val="451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050209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朝鲜语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</w:tr>
      <w:tr w:rsidR="0066362D" w:rsidRPr="0002492E" w:rsidTr="00390CFB">
        <w:trPr>
          <w:trHeight w:val="471"/>
          <w:jc w:val="center"/>
        </w:trPr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08</w:t>
            </w:r>
          </w:p>
        </w:tc>
        <w:tc>
          <w:tcPr>
            <w:tcW w:w="774" w:type="dxa"/>
            <w:vMerge w:val="restart"/>
            <w:vAlign w:val="center"/>
          </w:tcPr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工</w:t>
            </w:r>
          </w:p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学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0828</w:t>
            </w:r>
          </w:p>
        </w:tc>
        <w:tc>
          <w:tcPr>
            <w:tcW w:w="2027" w:type="dxa"/>
            <w:vMerge w:val="restart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建筑类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7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082801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建筑学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6362D" w:rsidRPr="0002492E" w:rsidTr="00390CFB">
        <w:trPr>
          <w:trHeight w:val="539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8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082803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风景园林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当年新增专业</w:t>
            </w:r>
          </w:p>
        </w:tc>
      </w:tr>
      <w:tr w:rsidR="0066362D" w:rsidRPr="0002492E" w:rsidTr="00390CFB">
        <w:trPr>
          <w:trHeight w:val="547"/>
          <w:jc w:val="center"/>
        </w:trPr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774" w:type="dxa"/>
            <w:vMerge w:val="restart"/>
            <w:vAlign w:val="center"/>
          </w:tcPr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管</w:t>
            </w:r>
          </w:p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理</w:t>
            </w:r>
          </w:p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学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02492E">
            <w:pPr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1202</w:t>
            </w:r>
          </w:p>
        </w:tc>
        <w:tc>
          <w:tcPr>
            <w:tcW w:w="2027" w:type="dxa"/>
            <w:vMerge w:val="restart"/>
            <w:vAlign w:val="center"/>
          </w:tcPr>
          <w:p w:rsidR="0066362D" w:rsidRPr="0002492E" w:rsidRDefault="0066362D" w:rsidP="0002492E">
            <w:pPr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工商管理类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9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637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10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120203K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513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11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120204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财务管理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465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1206</w:t>
            </w:r>
          </w:p>
        </w:tc>
        <w:tc>
          <w:tcPr>
            <w:tcW w:w="202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物流管理与工程类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12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120601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物流管理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457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1209</w:t>
            </w:r>
          </w:p>
        </w:tc>
        <w:tc>
          <w:tcPr>
            <w:tcW w:w="2027" w:type="dxa"/>
            <w:vMerge w:val="restart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旅游管理类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13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120901K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旅游管理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596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14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120902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酒店管理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当年新增专业</w:t>
            </w:r>
          </w:p>
        </w:tc>
      </w:tr>
      <w:tr w:rsidR="0066362D" w:rsidRPr="0002492E" w:rsidTr="00390CFB">
        <w:trPr>
          <w:trHeight w:val="415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15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120903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会展经济与管理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620"/>
          <w:jc w:val="center"/>
        </w:trPr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774" w:type="dxa"/>
            <w:vMerge w:val="restart"/>
            <w:vAlign w:val="center"/>
          </w:tcPr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艺</w:t>
            </w:r>
          </w:p>
          <w:p w:rsidR="0066362D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术</w:t>
            </w:r>
          </w:p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学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1303</w:t>
            </w:r>
          </w:p>
        </w:tc>
        <w:tc>
          <w:tcPr>
            <w:tcW w:w="2027" w:type="dxa"/>
            <w:vMerge w:val="restart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戏剧与影视学类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16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130307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戏剧影视美术设计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454"/>
          <w:jc w:val="center"/>
        </w:trPr>
        <w:tc>
          <w:tcPr>
            <w:tcW w:w="638" w:type="dxa"/>
            <w:vMerge/>
            <w:noWrap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17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130310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动画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6362D" w:rsidRPr="0002492E" w:rsidTr="00390CFB">
        <w:trPr>
          <w:trHeight w:val="458"/>
          <w:jc w:val="center"/>
        </w:trPr>
        <w:tc>
          <w:tcPr>
            <w:tcW w:w="638" w:type="dxa"/>
            <w:vMerge/>
            <w:noWrap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2492E">
              <w:rPr>
                <w:rFonts w:ascii="宋体" w:hAnsi="宋体" w:cs="宋体"/>
                <w:kern w:val="0"/>
                <w:szCs w:val="21"/>
              </w:rPr>
              <w:t>1304</w:t>
            </w:r>
          </w:p>
        </w:tc>
        <w:tc>
          <w:tcPr>
            <w:tcW w:w="202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kern w:val="0"/>
                <w:szCs w:val="21"/>
              </w:rPr>
              <w:t>美术学类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18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130403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雕塑</w:t>
            </w:r>
          </w:p>
        </w:tc>
        <w:tc>
          <w:tcPr>
            <w:tcW w:w="1040" w:type="dxa"/>
            <w:vAlign w:val="center"/>
          </w:tcPr>
          <w:p w:rsidR="0066362D" w:rsidRPr="00F05DCC" w:rsidRDefault="0066362D" w:rsidP="00F05DCC">
            <w:pPr>
              <w:widowControl/>
              <w:spacing w:line="20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停招专业</w:t>
            </w:r>
          </w:p>
        </w:tc>
      </w:tr>
      <w:tr w:rsidR="0066362D" w:rsidRPr="0002492E" w:rsidTr="00390CFB">
        <w:trPr>
          <w:trHeight w:val="574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 w:val="restart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1305</w:t>
            </w:r>
          </w:p>
        </w:tc>
        <w:tc>
          <w:tcPr>
            <w:tcW w:w="2027" w:type="dxa"/>
            <w:vMerge w:val="restart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Cs/>
                <w:kern w:val="0"/>
                <w:szCs w:val="21"/>
              </w:rPr>
              <w:t>设计学类</w:t>
            </w: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19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130502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Cs/>
                <w:kern w:val="0"/>
                <w:szCs w:val="21"/>
              </w:rPr>
              <w:t>视觉传达设计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当年新增专业</w:t>
            </w:r>
          </w:p>
        </w:tc>
      </w:tr>
      <w:tr w:rsidR="0066362D" w:rsidRPr="0002492E" w:rsidTr="00390CFB">
        <w:trPr>
          <w:trHeight w:val="544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20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130503</w:t>
            </w:r>
          </w:p>
        </w:tc>
        <w:tc>
          <w:tcPr>
            <w:tcW w:w="1851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Cs/>
                <w:kern w:val="0"/>
                <w:szCs w:val="21"/>
              </w:rPr>
              <w:t>环境设计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当年新增专业</w:t>
            </w:r>
          </w:p>
        </w:tc>
      </w:tr>
      <w:tr w:rsidR="0066362D" w:rsidRPr="0002492E" w:rsidTr="00390CFB">
        <w:trPr>
          <w:trHeight w:val="447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21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130504</w:t>
            </w:r>
          </w:p>
        </w:tc>
        <w:tc>
          <w:tcPr>
            <w:tcW w:w="1851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 w:hint="eastAsia"/>
                <w:bCs/>
                <w:kern w:val="0"/>
                <w:szCs w:val="21"/>
              </w:rPr>
              <w:t>产品设计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当年新增专业</w:t>
            </w:r>
          </w:p>
        </w:tc>
      </w:tr>
      <w:tr w:rsidR="0066362D" w:rsidRPr="0002492E" w:rsidTr="00390CFB">
        <w:trPr>
          <w:trHeight w:val="507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22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130505</w:t>
            </w:r>
          </w:p>
        </w:tc>
        <w:tc>
          <w:tcPr>
            <w:tcW w:w="1851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服装与服饰设计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当年新增专业</w:t>
            </w:r>
          </w:p>
        </w:tc>
      </w:tr>
      <w:tr w:rsidR="0066362D" w:rsidRPr="0002492E" w:rsidTr="00390CFB">
        <w:trPr>
          <w:trHeight w:val="493"/>
          <w:jc w:val="center"/>
        </w:trPr>
        <w:tc>
          <w:tcPr>
            <w:tcW w:w="638" w:type="dxa"/>
            <w:vMerge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38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2027" w:type="dxa"/>
            <w:vMerge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宋体"/>
                <w:bCs/>
                <w:kern w:val="0"/>
                <w:szCs w:val="21"/>
              </w:rPr>
              <w:t>23</w:t>
            </w:r>
          </w:p>
        </w:tc>
        <w:tc>
          <w:tcPr>
            <w:tcW w:w="993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 w:cs="Arial"/>
                <w:kern w:val="0"/>
                <w:szCs w:val="21"/>
              </w:rPr>
            </w:pPr>
            <w:r w:rsidRPr="0002492E">
              <w:rPr>
                <w:rFonts w:ascii="宋体" w:hAnsi="宋体" w:cs="Arial"/>
                <w:kern w:val="0"/>
                <w:szCs w:val="21"/>
              </w:rPr>
              <w:t>050408</w:t>
            </w:r>
          </w:p>
        </w:tc>
        <w:tc>
          <w:tcPr>
            <w:tcW w:w="1851" w:type="dxa"/>
            <w:noWrap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Arial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艺术设计</w:t>
            </w:r>
          </w:p>
        </w:tc>
        <w:tc>
          <w:tcPr>
            <w:tcW w:w="1040" w:type="dxa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02492E">
              <w:rPr>
                <w:rFonts w:ascii="宋体" w:hAnsi="宋体" w:hint="eastAsia"/>
                <w:kern w:val="0"/>
                <w:sz w:val="18"/>
                <w:szCs w:val="18"/>
              </w:rPr>
              <w:t>停招专业</w:t>
            </w:r>
          </w:p>
        </w:tc>
      </w:tr>
      <w:tr w:rsidR="0066362D" w:rsidRPr="0002492E" w:rsidTr="00390CFB">
        <w:trPr>
          <w:trHeight w:val="637"/>
          <w:jc w:val="center"/>
        </w:trPr>
        <w:tc>
          <w:tcPr>
            <w:tcW w:w="638" w:type="dxa"/>
            <w:vAlign w:val="center"/>
          </w:tcPr>
          <w:p w:rsidR="0066362D" w:rsidRPr="0002492E" w:rsidRDefault="0066362D" w:rsidP="001A67C0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合计</w:t>
            </w:r>
          </w:p>
        </w:tc>
        <w:tc>
          <w:tcPr>
            <w:tcW w:w="3439" w:type="dxa"/>
            <w:gridSpan w:val="3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cs="宋体"/>
                <w:bCs/>
                <w:kern w:val="0"/>
                <w:szCs w:val="21"/>
              </w:rPr>
            </w:pPr>
            <w:r w:rsidRPr="0002492E">
              <w:rPr>
                <w:rFonts w:ascii="宋体" w:hAnsi="宋体" w:cs="Arial" w:hint="eastAsia"/>
                <w:kern w:val="0"/>
                <w:szCs w:val="21"/>
              </w:rPr>
              <w:t>全校本科专业总数：</w:t>
            </w:r>
            <w:r w:rsidRPr="0002492E">
              <w:rPr>
                <w:rFonts w:ascii="宋体" w:hAnsi="宋体" w:cs="Arial"/>
                <w:kern w:val="0"/>
                <w:szCs w:val="21"/>
              </w:rPr>
              <w:t>23</w:t>
            </w:r>
          </w:p>
        </w:tc>
        <w:tc>
          <w:tcPr>
            <w:tcW w:w="4451" w:type="dxa"/>
            <w:gridSpan w:val="4"/>
            <w:vAlign w:val="center"/>
          </w:tcPr>
          <w:p w:rsidR="0066362D" w:rsidRPr="0002492E" w:rsidRDefault="0066362D" w:rsidP="0002492E">
            <w:pPr>
              <w:widowControl/>
              <w:spacing w:line="200" w:lineRule="exact"/>
              <w:rPr>
                <w:rFonts w:ascii="宋体" w:hAnsi="宋体"/>
                <w:kern w:val="0"/>
                <w:szCs w:val="21"/>
              </w:rPr>
            </w:pPr>
            <w:r w:rsidRPr="0002492E">
              <w:rPr>
                <w:rFonts w:ascii="宋体" w:hAnsi="宋体" w:hint="eastAsia"/>
                <w:kern w:val="0"/>
                <w:szCs w:val="21"/>
              </w:rPr>
              <w:t>当年本科招生专业总数</w:t>
            </w:r>
            <w:r w:rsidRPr="0002492E">
              <w:rPr>
                <w:rFonts w:ascii="宋体" w:hAnsi="宋体"/>
                <w:kern w:val="0"/>
                <w:szCs w:val="21"/>
              </w:rPr>
              <w:t>:21</w:t>
            </w:r>
          </w:p>
        </w:tc>
      </w:tr>
    </w:tbl>
    <w:p w:rsidR="0066362D" w:rsidRPr="00BE2A42" w:rsidRDefault="0066362D" w:rsidP="000C642B">
      <w:pPr>
        <w:pStyle w:val="ListParagraph"/>
        <w:autoSpaceDE w:val="0"/>
        <w:autoSpaceDN w:val="0"/>
        <w:adjustRightInd w:val="0"/>
        <w:spacing w:line="600" w:lineRule="exact"/>
        <w:ind w:firstLineChars="0" w:firstLine="0"/>
        <w:rPr>
          <w:rFonts w:ascii="宋体" w:cs="仿宋_GB2312"/>
          <w:b/>
          <w:sz w:val="32"/>
          <w:szCs w:val="32"/>
        </w:rPr>
      </w:pPr>
    </w:p>
    <w:p w:rsidR="0066362D" w:rsidRPr="005538EE" w:rsidRDefault="0066362D" w:rsidP="000C642B">
      <w:pPr>
        <w:pStyle w:val="ListParagraph"/>
        <w:autoSpaceDE w:val="0"/>
        <w:autoSpaceDN w:val="0"/>
        <w:adjustRightInd w:val="0"/>
        <w:spacing w:line="600" w:lineRule="exact"/>
        <w:ind w:firstLineChars="0" w:firstLine="0"/>
        <w:rPr>
          <w:rFonts w:ascii="宋体" w:cs="仿宋_GB2312"/>
          <w:b/>
          <w:sz w:val="28"/>
          <w:szCs w:val="28"/>
        </w:rPr>
      </w:pPr>
      <w:r w:rsidRPr="005538EE">
        <w:rPr>
          <w:rFonts w:ascii="宋体" w:hAnsi="宋体" w:cs="仿宋_GB2312" w:hint="eastAsia"/>
          <w:b/>
          <w:sz w:val="28"/>
          <w:szCs w:val="28"/>
        </w:rPr>
        <w:t>表</w:t>
      </w:r>
      <w:r w:rsidRPr="005538EE">
        <w:rPr>
          <w:rFonts w:ascii="宋体" w:hAnsi="宋体" w:cs="仿宋_GB2312"/>
          <w:b/>
          <w:sz w:val="28"/>
          <w:szCs w:val="28"/>
        </w:rPr>
        <w:t>4.</w:t>
      </w:r>
      <w:r w:rsidRPr="005538EE">
        <w:rPr>
          <w:rFonts w:ascii="宋体" w:hAnsi="宋体" w:cs="仿宋_GB2312" w:hint="eastAsia"/>
          <w:b/>
          <w:sz w:val="28"/>
          <w:szCs w:val="28"/>
        </w:rPr>
        <w:t>生师比统计表</w:t>
      </w:r>
    </w:p>
    <w:tbl>
      <w:tblPr>
        <w:tblW w:w="8472" w:type="dxa"/>
        <w:jc w:val="center"/>
        <w:tblInd w:w="239" w:type="dxa"/>
        <w:tblLayout w:type="fixed"/>
        <w:tblLook w:val="0000"/>
      </w:tblPr>
      <w:tblGrid>
        <w:gridCol w:w="1939"/>
        <w:gridCol w:w="2250"/>
        <w:gridCol w:w="2250"/>
        <w:gridCol w:w="2033"/>
      </w:tblGrid>
      <w:tr w:rsidR="0066362D" w:rsidRPr="00807954" w:rsidTr="00E528BF">
        <w:trPr>
          <w:trHeight w:val="485"/>
          <w:jc w:val="center"/>
        </w:trPr>
        <w:tc>
          <w:tcPr>
            <w:tcW w:w="19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教师人数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学生人数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cs="仿宋_GB2312"/>
                <w:b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 w:cs="仿宋_GB2312" w:hint="eastAsia"/>
                <w:b/>
                <w:color w:val="000000"/>
                <w:kern w:val="0"/>
                <w:szCs w:val="21"/>
              </w:rPr>
              <w:t>生师比</w:t>
            </w:r>
          </w:p>
        </w:tc>
      </w:tr>
      <w:tr w:rsidR="0066362D" w:rsidRPr="00807954" w:rsidTr="00E528BF">
        <w:trPr>
          <w:trHeight w:val="474"/>
          <w:jc w:val="center"/>
        </w:trPr>
        <w:tc>
          <w:tcPr>
            <w:tcW w:w="19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cs="仿宋_GB2312"/>
                <w:color w:val="000000"/>
                <w:kern w:val="0"/>
                <w:szCs w:val="21"/>
              </w:rPr>
            </w:pPr>
            <w:r w:rsidRPr="00807954">
              <w:rPr>
                <w:rFonts w:ascii="宋体" w:hAnsi="宋体" w:cs="仿宋_GB2312"/>
                <w:color w:val="000000"/>
                <w:kern w:val="0"/>
                <w:szCs w:val="21"/>
              </w:rPr>
              <w:t>2013</w:t>
            </w:r>
            <w:r w:rsidRPr="00807954">
              <w:rPr>
                <w:rFonts w:ascii="宋体" w:hAnsi="宋体" w:cs="仿宋_GB2312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807954">
              <w:rPr>
                <w:rFonts w:ascii="宋体" w:hAnsi="宋体" w:cs="仿宋_GB2312"/>
                <w:kern w:val="0"/>
                <w:szCs w:val="21"/>
              </w:rPr>
              <w:t>551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807954">
              <w:rPr>
                <w:rFonts w:ascii="宋体" w:hAnsi="宋体" w:cs="仿宋_GB2312"/>
                <w:kern w:val="0"/>
                <w:szCs w:val="21"/>
              </w:rPr>
              <w:t>9164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362D" w:rsidRPr="00807954" w:rsidRDefault="0066362D" w:rsidP="000C642B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>
              <w:rPr>
                <w:rFonts w:ascii="宋体" w:hAnsi="宋体" w:cs="仿宋_GB2312"/>
                <w:kern w:val="0"/>
                <w:szCs w:val="21"/>
              </w:rPr>
              <w:t>1:1</w:t>
            </w:r>
            <w:r w:rsidRPr="00807954">
              <w:rPr>
                <w:rFonts w:ascii="宋体" w:hAnsi="宋体" w:cs="仿宋_GB2312"/>
                <w:kern w:val="0"/>
                <w:szCs w:val="21"/>
              </w:rPr>
              <w:t>6</w:t>
            </w:r>
          </w:p>
        </w:tc>
      </w:tr>
    </w:tbl>
    <w:p w:rsidR="0066362D" w:rsidRPr="00BE2A42" w:rsidRDefault="0066362D" w:rsidP="000C642B">
      <w:pPr>
        <w:pStyle w:val="ListParagraph"/>
        <w:spacing w:line="600" w:lineRule="exact"/>
        <w:ind w:firstLineChars="0"/>
        <w:rPr>
          <w:rFonts w:ascii="宋体"/>
          <w:sz w:val="32"/>
          <w:szCs w:val="32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5.</w:t>
      </w:r>
      <w:r w:rsidRPr="005538EE">
        <w:rPr>
          <w:rFonts w:ascii="宋体" w:hAnsi="宋体" w:hint="eastAsia"/>
          <w:b/>
          <w:sz w:val="28"/>
          <w:szCs w:val="28"/>
        </w:rPr>
        <w:t>教学科研仪器设备情况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693"/>
        <w:gridCol w:w="2835"/>
      </w:tblGrid>
      <w:tr w:rsidR="0066362D" w:rsidRPr="00807954" w:rsidTr="00E528BF">
        <w:tc>
          <w:tcPr>
            <w:tcW w:w="2802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教学仪器设备值（</w:t>
            </w:r>
            <w:r>
              <w:rPr>
                <w:rFonts w:ascii="宋体" w:hAnsi="宋体" w:hint="eastAsia"/>
                <w:b/>
                <w:szCs w:val="21"/>
              </w:rPr>
              <w:t>万</w:t>
            </w:r>
            <w:r w:rsidRPr="00807954">
              <w:rPr>
                <w:rFonts w:ascii="宋体" w:hAnsi="宋体" w:hint="eastAsia"/>
                <w:b/>
                <w:szCs w:val="21"/>
              </w:rPr>
              <w:t>元）</w:t>
            </w:r>
          </w:p>
        </w:tc>
        <w:tc>
          <w:tcPr>
            <w:tcW w:w="2693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学生人数（人）</w:t>
            </w:r>
          </w:p>
        </w:tc>
        <w:tc>
          <w:tcPr>
            <w:tcW w:w="283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生均教学科研仪器设备值</w:t>
            </w:r>
          </w:p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（元</w:t>
            </w:r>
            <w:r w:rsidRPr="00807954">
              <w:rPr>
                <w:rFonts w:ascii="宋体" w:hAnsi="宋体"/>
                <w:b/>
                <w:szCs w:val="21"/>
              </w:rPr>
              <w:t>/</w:t>
            </w:r>
            <w:r w:rsidRPr="00807954">
              <w:rPr>
                <w:rFonts w:ascii="宋体" w:hAnsi="宋体" w:hint="eastAsia"/>
                <w:b/>
                <w:szCs w:val="21"/>
              </w:rPr>
              <w:t>人）</w:t>
            </w:r>
          </w:p>
        </w:tc>
      </w:tr>
      <w:tr w:rsidR="0066362D" w:rsidRPr="00304ADE" w:rsidTr="00E528BF">
        <w:tc>
          <w:tcPr>
            <w:tcW w:w="2802" w:type="dxa"/>
            <w:vAlign w:val="center"/>
          </w:tcPr>
          <w:p w:rsidR="0066362D" w:rsidRPr="00304ADE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304ADE">
              <w:rPr>
                <w:rFonts w:ascii="宋体" w:hAnsi="宋体"/>
                <w:szCs w:val="21"/>
              </w:rPr>
              <w:t>2443.32</w:t>
            </w:r>
          </w:p>
        </w:tc>
        <w:tc>
          <w:tcPr>
            <w:tcW w:w="2693" w:type="dxa"/>
            <w:vAlign w:val="center"/>
          </w:tcPr>
          <w:p w:rsidR="0066362D" w:rsidRPr="00304ADE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304ADE">
              <w:rPr>
                <w:rFonts w:ascii="宋体" w:hAnsi="宋体"/>
                <w:szCs w:val="21"/>
              </w:rPr>
              <w:t>9164</w:t>
            </w:r>
          </w:p>
        </w:tc>
        <w:tc>
          <w:tcPr>
            <w:tcW w:w="2835" w:type="dxa"/>
            <w:vAlign w:val="center"/>
          </w:tcPr>
          <w:p w:rsidR="0066362D" w:rsidRPr="00304ADE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304ADE">
              <w:rPr>
                <w:rFonts w:ascii="宋体" w:hAnsi="宋体"/>
                <w:szCs w:val="21"/>
              </w:rPr>
              <w:t>2666</w:t>
            </w:r>
          </w:p>
        </w:tc>
      </w:tr>
    </w:tbl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6.</w:t>
      </w:r>
      <w:r w:rsidRPr="005538EE">
        <w:rPr>
          <w:rFonts w:ascii="宋体" w:hAnsi="宋体" w:hint="eastAsia"/>
          <w:b/>
          <w:sz w:val="28"/>
          <w:szCs w:val="28"/>
        </w:rPr>
        <w:t>生均图书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0"/>
        <w:gridCol w:w="1818"/>
        <w:gridCol w:w="1800"/>
        <w:gridCol w:w="2700"/>
      </w:tblGrid>
      <w:tr w:rsidR="0066362D" w:rsidRPr="00807954" w:rsidTr="00D312B9">
        <w:trPr>
          <w:trHeight w:val="513"/>
        </w:trPr>
        <w:tc>
          <w:tcPr>
            <w:tcW w:w="207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图书种类</w:t>
            </w:r>
          </w:p>
        </w:tc>
        <w:tc>
          <w:tcPr>
            <w:tcW w:w="181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图书数量（册）</w:t>
            </w:r>
          </w:p>
        </w:tc>
        <w:tc>
          <w:tcPr>
            <w:tcW w:w="180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学生人数（人）</w:t>
            </w:r>
          </w:p>
        </w:tc>
        <w:tc>
          <w:tcPr>
            <w:tcW w:w="270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生均册数（册</w:t>
            </w:r>
            <w:r w:rsidRPr="00807954">
              <w:rPr>
                <w:rFonts w:ascii="宋体" w:hAnsi="宋体"/>
                <w:b/>
                <w:szCs w:val="21"/>
              </w:rPr>
              <w:t>/</w:t>
            </w:r>
            <w:r w:rsidRPr="00807954">
              <w:rPr>
                <w:rFonts w:ascii="宋体" w:hAnsi="宋体" w:hint="eastAsia"/>
                <w:b/>
                <w:szCs w:val="21"/>
              </w:rPr>
              <w:t>人）</w:t>
            </w:r>
          </w:p>
        </w:tc>
      </w:tr>
      <w:tr w:rsidR="0066362D" w:rsidRPr="00807954" w:rsidTr="00D312B9">
        <w:trPr>
          <w:trHeight w:val="563"/>
        </w:trPr>
        <w:tc>
          <w:tcPr>
            <w:tcW w:w="207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图书</w:t>
            </w:r>
          </w:p>
        </w:tc>
        <w:tc>
          <w:tcPr>
            <w:tcW w:w="1818" w:type="dxa"/>
            <w:vAlign w:val="center"/>
          </w:tcPr>
          <w:p w:rsidR="0066362D" w:rsidRPr="00304ADE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304ADE">
              <w:rPr>
                <w:rFonts w:ascii="宋体" w:hAnsi="宋体"/>
                <w:szCs w:val="21"/>
              </w:rPr>
              <w:t>62.58</w:t>
            </w:r>
            <w:r w:rsidRPr="00304ADE">
              <w:rPr>
                <w:rFonts w:ascii="宋体" w:hAnsi="宋体" w:hint="eastAsia"/>
                <w:szCs w:val="21"/>
              </w:rPr>
              <w:t>万</w:t>
            </w:r>
          </w:p>
        </w:tc>
        <w:tc>
          <w:tcPr>
            <w:tcW w:w="180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9164</w:t>
            </w:r>
          </w:p>
        </w:tc>
        <w:tc>
          <w:tcPr>
            <w:tcW w:w="2700" w:type="dxa"/>
            <w:vAlign w:val="center"/>
          </w:tcPr>
          <w:p w:rsidR="0066362D" w:rsidRPr="00304ADE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304ADE">
              <w:rPr>
                <w:rFonts w:ascii="宋体" w:hAnsi="宋体"/>
                <w:szCs w:val="21"/>
              </w:rPr>
              <w:t>68.3</w:t>
            </w:r>
          </w:p>
        </w:tc>
      </w:tr>
      <w:tr w:rsidR="0066362D" w:rsidRPr="00807954" w:rsidTr="00D312B9">
        <w:trPr>
          <w:trHeight w:val="563"/>
        </w:trPr>
        <w:tc>
          <w:tcPr>
            <w:tcW w:w="207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电子图书</w:t>
            </w:r>
          </w:p>
        </w:tc>
        <w:tc>
          <w:tcPr>
            <w:tcW w:w="181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21</w:t>
            </w:r>
            <w:r w:rsidRPr="00807954">
              <w:rPr>
                <w:rFonts w:ascii="宋体" w:hAnsi="宋体" w:hint="eastAsia"/>
                <w:szCs w:val="21"/>
              </w:rPr>
              <w:t>万</w:t>
            </w:r>
          </w:p>
        </w:tc>
        <w:tc>
          <w:tcPr>
            <w:tcW w:w="180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/>
                <w:szCs w:val="21"/>
              </w:rPr>
              <w:t>--</w:t>
            </w:r>
          </w:p>
        </w:tc>
        <w:tc>
          <w:tcPr>
            <w:tcW w:w="270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/>
                <w:szCs w:val="21"/>
              </w:rPr>
              <w:t>--</w:t>
            </w:r>
          </w:p>
        </w:tc>
      </w:tr>
      <w:tr w:rsidR="0066362D" w:rsidRPr="00807954" w:rsidTr="00D312B9">
        <w:trPr>
          <w:trHeight w:val="563"/>
        </w:trPr>
        <w:tc>
          <w:tcPr>
            <w:tcW w:w="207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电子期刊</w:t>
            </w:r>
          </w:p>
        </w:tc>
        <w:tc>
          <w:tcPr>
            <w:tcW w:w="181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3263</w:t>
            </w:r>
          </w:p>
        </w:tc>
        <w:tc>
          <w:tcPr>
            <w:tcW w:w="180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--</w:t>
            </w:r>
          </w:p>
        </w:tc>
        <w:tc>
          <w:tcPr>
            <w:tcW w:w="270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--</w:t>
            </w:r>
          </w:p>
        </w:tc>
      </w:tr>
    </w:tbl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sz w:val="32"/>
          <w:szCs w:val="32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7.</w:t>
      </w:r>
      <w:r w:rsidRPr="005538EE">
        <w:rPr>
          <w:rFonts w:ascii="宋体" w:hAnsi="宋体" w:hint="eastAsia"/>
          <w:b/>
          <w:sz w:val="28"/>
          <w:szCs w:val="28"/>
        </w:rPr>
        <w:t>生均教学行政用房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2211"/>
        <w:gridCol w:w="1584"/>
        <w:gridCol w:w="1550"/>
        <w:gridCol w:w="1863"/>
      </w:tblGrid>
      <w:tr w:rsidR="0066362D" w:rsidRPr="00807954" w:rsidTr="007E22B2">
        <w:tc>
          <w:tcPr>
            <w:tcW w:w="118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学生人数（人）</w:t>
            </w:r>
          </w:p>
        </w:tc>
        <w:tc>
          <w:tcPr>
            <w:tcW w:w="2211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教学行政用房面积（平方米）</w:t>
            </w:r>
          </w:p>
        </w:tc>
        <w:tc>
          <w:tcPr>
            <w:tcW w:w="158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生均行政用房（平方米）</w:t>
            </w:r>
          </w:p>
        </w:tc>
        <w:tc>
          <w:tcPr>
            <w:tcW w:w="155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实验室面积（平方米）</w:t>
            </w:r>
          </w:p>
        </w:tc>
        <w:tc>
          <w:tcPr>
            <w:tcW w:w="1863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生均实验室面积（平方米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人</w:t>
            </w:r>
            <w:r w:rsidRPr="00807954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66362D" w:rsidRPr="00807954" w:rsidTr="007E22B2">
        <w:tc>
          <w:tcPr>
            <w:tcW w:w="118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9164</w:t>
            </w:r>
          </w:p>
        </w:tc>
        <w:tc>
          <w:tcPr>
            <w:tcW w:w="2211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/>
                <w:szCs w:val="21"/>
              </w:rPr>
              <w:t>8659</w:t>
            </w:r>
          </w:p>
        </w:tc>
        <w:tc>
          <w:tcPr>
            <w:tcW w:w="1584" w:type="dxa"/>
            <w:vAlign w:val="center"/>
          </w:tcPr>
          <w:p w:rsidR="0066362D" w:rsidRPr="00304ADE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304ADE">
              <w:rPr>
                <w:rFonts w:ascii="宋体" w:hAnsi="宋体"/>
                <w:szCs w:val="21"/>
              </w:rPr>
              <w:t>9.67</w:t>
            </w:r>
          </w:p>
        </w:tc>
        <w:tc>
          <w:tcPr>
            <w:tcW w:w="155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4958.6</w:t>
            </w:r>
          </w:p>
        </w:tc>
        <w:tc>
          <w:tcPr>
            <w:tcW w:w="1863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0.54</w:t>
            </w:r>
          </w:p>
        </w:tc>
      </w:tr>
    </w:tbl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32"/>
          <w:szCs w:val="32"/>
        </w:rPr>
      </w:pPr>
    </w:p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32"/>
          <w:szCs w:val="32"/>
        </w:rPr>
      </w:pPr>
    </w:p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32"/>
          <w:szCs w:val="32"/>
        </w:rPr>
      </w:pPr>
    </w:p>
    <w:p w:rsidR="0066362D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8.</w:t>
      </w:r>
      <w:r w:rsidRPr="005538EE">
        <w:rPr>
          <w:rFonts w:ascii="宋体" w:hAnsi="宋体" w:hint="eastAsia"/>
          <w:b/>
          <w:sz w:val="28"/>
          <w:szCs w:val="28"/>
        </w:rPr>
        <w:t>本科教学日常运行支出情况</w:t>
      </w:r>
    </w:p>
    <w:tbl>
      <w:tblPr>
        <w:tblW w:w="8457" w:type="dxa"/>
        <w:tblInd w:w="91" w:type="dxa"/>
        <w:tblLook w:val="00A0"/>
      </w:tblPr>
      <w:tblGrid>
        <w:gridCol w:w="2953"/>
        <w:gridCol w:w="2160"/>
        <w:gridCol w:w="1360"/>
        <w:gridCol w:w="1984"/>
      </w:tblGrid>
      <w:tr w:rsidR="0066362D" w:rsidRPr="00807954" w:rsidTr="00231C9D">
        <w:trPr>
          <w:trHeight w:val="824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项</w:t>
            </w:r>
            <w:r w:rsidRPr="00807954">
              <w:rPr>
                <w:rFonts w:ascii="宋体" w:hAnsi="宋体"/>
                <w:b/>
                <w:szCs w:val="21"/>
              </w:rPr>
              <w:t xml:space="preserve">  </w:t>
            </w:r>
            <w:r w:rsidRPr="00807954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总投入经费（元）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学生人数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生均投入经费（元）</w:t>
            </w:r>
          </w:p>
        </w:tc>
      </w:tr>
      <w:tr w:rsidR="0066362D" w:rsidRPr="00807954" w:rsidTr="00D312B9">
        <w:trPr>
          <w:trHeight w:val="514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kern w:val="0"/>
                <w:szCs w:val="21"/>
              </w:rPr>
              <w:t>教学日常运行支出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32101623.6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9058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3544</w:t>
            </w:r>
          </w:p>
        </w:tc>
      </w:tr>
      <w:tr w:rsidR="0066362D" w:rsidRPr="00807954" w:rsidTr="00D312B9">
        <w:trPr>
          <w:trHeight w:val="549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kern w:val="0"/>
                <w:szCs w:val="21"/>
              </w:rPr>
              <w:t>本科专项教学经费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7519182.03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9058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830.11</w:t>
            </w:r>
          </w:p>
        </w:tc>
      </w:tr>
      <w:tr w:rsidR="0066362D" w:rsidRPr="00807954" w:rsidTr="00D312B9">
        <w:trPr>
          <w:trHeight w:val="557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kern w:val="0"/>
                <w:szCs w:val="21"/>
              </w:rPr>
              <w:t>本科实验经费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691585.44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9058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76.35</w:t>
            </w:r>
          </w:p>
        </w:tc>
      </w:tr>
      <w:tr w:rsidR="0066362D" w:rsidRPr="00807954" w:rsidTr="00D312B9">
        <w:trPr>
          <w:trHeight w:val="549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807954">
              <w:rPr>
                <w:rFonts w:ascii="宋体" w:hAnsi="宋体" w:cs="宋体" w:hint="eastAsia"/>
                <w:kern w:val="0"/>
                <w:szCs w:val="21"/>
              </w:rPr>
              <w:t>本科实习经费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653906.8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9058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07954">
              <w:rPr>
                <w:rFonts w:ascii="宋体" w:hAnsi="宋体" w:cs="宋体"/>
                <w:kern w:val="0"/>
                <w:szCs w:val="21"/>
              </w:rPr>
              <w:t>72.19</w:t>
            </w:r>
          </w:p>
        </w:tc>
      </w:tr>
    </w:tbl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color w:val="FF0000"/>
          <w:sz w:val="32"/>
          <w:szCs w:val="32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9.</w:t>
      </w:r>
      <w:r w:rsidRPr="005538EE">
        <w:rPr>
          <w:rFonts w:ascii="宋体" w:hAnsi="宋体" w:hint="eastAsia"/>
          <w:b/>
          <w:sz w:val="28"/>
          <w:szCs w:val="28"/>
        </w:rPr>
        <w:t>实践教学与选修课学分占总学分比例</w:t>
      </w:r>
    </w:p>
    <w:tbl>
      <w:tblPr>
        <w:tblW w:w="0" w:type="auto"/>
        <w:jc w:val="center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5"/>
        <w:gridCol w:w="1097"/>
        <w:gridCol w:w="1154"/>
        <w:gridCol w:w="1438"/>
        <w:gridCol w:w="1119"/>
        <w:gridCol w:w="1390"/>
      </w:tblGrid>
      <w:tr w:rsidR="0066362D" w:rsidRPr="00807954" w:rsidTr="00FB341E">
        <w:trPr>
          <w:jc w:val="center"/>
        </w:trPr>
        <w:tc>
          <w:tcPr>
            <w:tcW w:w="2295" w:type="dxa"/>
            <w:vMerge w:val="restart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学科门类</w:t>
            </w:r>
          </w:p>
        </w:tc>
        <w:tc>
          <w:tcPr>
            <w:tcW w:w="1097" w:type="dxa"/>
            <w:vMerge w:val="restart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总学分</w:t>
            </w:r>
          </w:p>
        </w:tc>
        <w:tc>
          <w:tcPr>
            <w:tcW w:w="2592" w:type="dxa"/>
            <w:gridSpan w:val="2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实践教学</w:t>
            </w:r>
          </w:p>
        </w:tc>
        <w:tc>
          <w:tcPr>
            <w:tcW w:w="2509" w:type="dxa"/>
            <w:gridSpan w:val="2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选修课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Merge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学分数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所占比例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学分数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所占比例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建筑类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190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21.1%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4.2%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旅游管理类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183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21.9%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4.4%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外国语言文学类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186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37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19.9%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12.4%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金融学类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182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41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22.5%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8.8%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经济与贸易类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182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43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23.6%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8.8%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工商管理类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182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43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23.6%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8.8%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物流管理与工程类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182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52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28.6%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8.8%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戏剧与影视学类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183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37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20.2%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4.4%</w:t>
            </w:r>
          </w:p>
        </w:tc>
      </w:tr>
      <w:tr w:rsidR="0066362D" w:rsidRPr="00807954" w:rsidTr="00FB341E">
        <w:trPr>
          <w:jc w:val="center"/>
        </w:trPr>
        <w:tc>
          <w:tcPr>
            <w:tcW w:w="2295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 w:hint="eastAsia"/>
                <w:szCs w:val="21"/>
              </w:rPr>
              <w:t>设计学类</w:t>
            </w:r>
          </w:p>
        </w:tc>
        <w:tc>
          <w:tcPr>
            <w:tcW w:w="1097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185</w:t>
            </w:r>
          </w:p>
        </w:tc>
        <w:tc>
          <w:tcPr>
            <w:tcW w:w="1154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39</w:t>
            </w:r>
          </w:p>
        </w:tc>
        <w:tc>
          <w:tcPr>
            <w:tcW w:w="1438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21.1%</w:t>
            </w:r>
          </w:p>
        </w:tc>
        <w:tc>
          <w:tcPr>
            <w:tcW w:w="1119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1390" w:type="dxa"/>
            <w:vAlign w:val="center"/>
          </w:tcPr>
          <w:p w:rsidR="0066362D" w:rsidRPr="00807954" w:rsidRDefault="0066362D" w:rsidP="000C642B">
            <w:pPr>
              <w:pStyle w:val="ListParagraph"/>
              <w:spacing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12.4%</w:t>
            </w:r>
          </w:p>
        </w:tc>
      </w:tr>
    </w:tbl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32"/>
          <w:szCs w:val="32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10.</w:t>
      </w:r>
      <w:r w:rsidRPr="005538EE">
        <w:rPr>
          <w:rFonts w:ascii="宋体" w:hAnsi="宋体" w:cs="仿宋_GB2312"/>
          <w:b/>
          <w:sz w:val="28"/>
          <w:szCs w:val="28"/>
        </w:rPr>
        <w:t xml:space="preserve"> </w:t>
      </w:r>
      <w:r w:rsidRPr="005538EE">
        <w:rPr>
          <w:rFonts w:ascii="宋体" w:hAnsi="宋体" w:cs="仿宋_GB2312" w:hint="eastAsia"/>
          <w:b/>
          <w:sz w:val="28"/>
          <w:szCs w:val="28"/>
        </w:rPr>
        <w:t>教授讲授本科课程占课程总门次数的比例</w:t>
      </w:r>
    </w:p>
    <w:tbl>
      <w:tblPr>
        <w:tblW w:w="8222" w:type="dxa"/>
        <w:tblInd w:w="108" w:type="dxa"/>
        <w:tblLook w:val="00A0"/>
      </w:tblPr>
      <w:tblGrid>
        <w:gridCol w:w="2977"/>
        <w:gridCol w:w="2693"/>
        <w:gridCol w:w="2552"/>
      </w:tblGrid>
      <w:tr w:rsidR="0066362D" w:rsidRPr="00807954" w:rsidTr="00390CFB">
        <w:trPr>
          <w:trHeight w:val="5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cs="仿宋_GB2312"/>
                <w:b/>
                <w:szCs w:val="21"/>
              </w:rPr>
            </w:pPr>
            <w:r w:rsidRPr="00807954">
              <w:rPr>
                <w:rFonts w:ascii="宋体" w:hAnsi="宋体" w:cs="仿宋_GB2312" w:hint="eastAsia"/>
                <w:b/>
                <w:szCs w:val="21"/>
              </w:rPr>
              <w:t>教授讲授的本科课程门数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cs="仿宋_GB2312"/>
                <w:b/>
                <w:szCs w:val="21"/>
              </w:rPr>
            </w:pPr>
            <w:r w:rsidRPr="00807954">
              <w:rPr>
                <w:rFonts w:ascii="宋体" w:hAnsi="宋体" w:cs="仿宋_GB2312" w:hint="eastAsia"/>
                <w:b/>
                <w:szCs w:val="21"/>
              </w:rPr>
              <w:t>开设课程总门数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cs="仿宋_GB2312"/>
                <w:b/>
                <w:szCs w:val="21"/>
              </w:rPr>
            </w:pPr>
            <w:r w:rsidRPr="00807954">
              <w:rPr>
                <w:rFonts w:ascii="宋体" w:hAnsi="宋体" w:cs="仿宋_GB2312" w:hint="eastAsia"/>
                <w:b/>
                <w:szCs w:val="21"/>
              </w:rPr>
              <w:t>所占比例</w:t>
            </w:r>
          </w:p>
        </w:tc>
      </w:tr>
      <w:tr w:rsidR="0066362D" w:rsidRPr="00807954" w:rsidTr="00390CFB">
        <w:trPr>
          <w:trHeight w:val="6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 w:cs="仿宋_GB2312"/>
                <w:szCs w:val="21"/>
              </w:rPr>
            </w:pPr>
            <w:r w:rsidRPr="00807954">
              <w:rPr>
                <w:rFonts w:ascii="宋体" w:hAnsi="宋体" w:cs="仿宋_GB2312"/>
                <w:szCs w:val="21"/>
              </w:rPr>
              <w:t>54.9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 w:cs="仿宋_GB2312"/>
                <w:szCs w:val="21"/>
              </w:rPr>
            </w:pPr>
            <w:r w:rsidRPr="00807954">
              <w:rPr>
                <w:rFonts w:ascii="宋体" w:hAnsi="宋体" w:cs="仿宋_GB2312"/>
                <w:szCs w:val="21"/>
              </w:rPr>
              <w:t>532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 w:cs="仿宋_GB2312"/>
                <w:szCs w:val="21"/>
              </w:rPr>
            </w:pPr>
            <w:r w:rsidRPr="00807954">
              <w:rPr>
                <w:rFonts w:ascii="宋体" w:hAnsi="宋体" w:cs="仿宋_GB2312"/>
                <w:szCs w:val="21"/>
              </w:rPr>
              <w:t>10.32%</w:t>
            </w:r>
          </w:p>
        </w:tc>
      </w:tr>
    </w:tbl>
    <w:p w:rsidR="0066362D" w:rsidRDefault="0066362D" w:rsidP="000C642B">
      <w:pPr>
        <w:spacing w:line="600" w:lineRule="exact"/>
        <w:rPr>
          <w:rFonts w:ascii="宋体"/>
          <w:b/>
          <w:sz w:val="28"/>
          <w:szCs w:val="28"/>
        </w:rPr>
      </w:pPr>
    </w:p>
    <w:p w:rsidR="0066362D" w:rsidRPr="005538EE" w:rsidRDefault="0066362D" w:rsidP="000C642B">
      <w:pPr>
        <w:spacing w:line="600" w:lineRule="exact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>11.</w:t>
      </w:r>
      <w:r w:rsidRPr="005538EE">
        <w:rPr>
          <w:rFonts w:ascii="宋体" w:hAnsi="宋体" w:hint="eastAsia"/>
          <w:b/>
          <w:sz w:val="28"/>
          <w:szCs w:val="28"/>
        </w:rPr>
        <w:t>应届本科生毕业情况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4"/>
        <w:gridCol w:w="1425"/>
        <w:gridCol w:w="848"/>
        <w:gridCol w:w="1110"/>
        <w:gridCol w:w="1163"/>
        <w:gridCol w:w="1267"/>
        <w:gridCol w:w="1163"/>
      </w:tblGrid>
      <w:tr w:rsidR="0066362D" w:rsidRPr="00807954" w:rsidTr="007E22B2"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/>
                <w:b/>
                <w:szCs w:val="21"/>
              </w:rPr>
              <w:t>2013</w:t>
            </w:r>
            <w:r w:rsidRPr="00807954">
              <w:rPr>
                <w:rFonts w:ascii="宋体" w:hAnsi="宋体" w:hint="eastAsia"/>
                <w:b/>
                <w:szCs w:val="21"/>
              </w:rPr>
              <w:t>届本科生人数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本科生毕业人数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毕业率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获学位人数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学位授予率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初次就业人数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初次就业率</w:t>
            </w:r>
          </w:p>
        </w:tc>
      </w:tr>
      <w:tr w:rsidR="0066362D" w:rsidRPr="00807954" w:rsidTr="007E22B2">
        <w:trPr>
          <w:trHeight w:val="544"/>
        </w:trPr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1934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1897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98.09%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1836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94.93%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1345</w:t>
            </w:r>
          </w:p>
        </w:tc>
        <w:tc>
          <w:tcPr>
            <w:tcW w:w="0" w:type="auto"/>
            <w:vAlign w:val="center"/>
          </w:tcPr>
          <w:p w:rsidR="0066362D" w:rsidRPr="00807954" w:rsidRDefault="0066362D" w:rsidP="00650AD9">
            <w:pPr>
              <w:pStyle w:val="ListParagraph"/>
              <w:spacing w:beforeLines="50" w:line="600" w:lineRule="exac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69.54%</w:t>
            </w:r>
          </w:p>
        </w:tc>
      </w:tr>
    </w:tbl>
    <w:p w:rsidR="0066362D" w:rsidRPr="00BE2A42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32"/>
          <w:szCs w:val="32"/>
        </w:rPr>
      </w:pPr>
    </w:p>
    <w:p w:rsidR="0066362D" w:rsidRPr="005538EE" w:rsidRDefault="0066362D" w:rsidP="000C642B">
      <w:pPr>
        <w:pStyle w:val="ListParagraph"/>
        <w:spacing w:line="600" w:lineRule="exact"/>
        <w:ind w:firstLineChars="0" w:firstLine="0"/>
        <w:rPr>
          <w:rFonts w:ascii="宋体"/>
          <w:b/>
          <w:sz w:val="28"/>
          <w:szCs w:val="28"/>
        </w:rPr>
      </w:pPr>
      <w:r w:rsidRPr="005538EE">
        <w:rPr>
          <w:rFonts w:ascii="宋体" w:hAnsi="宋体" w:hint="eastAsia"/>
          <w:b/>
          <w:sz w:val="28"/>
          <w:szCs w:val="28"/>
        </w:rPr>
        <w:t>表</w:t>
      </w:r>
      <w:r w:rsidRPr="005538EE">
        <w:rPr>
          <w:rFonts w:ascii="宋体" w:hAnsi="宋体"/>
          <w:b/>
          <w:sz w:val="28"/>
          <w:szCs w:val="28"/>
        </w:rPr>
        <w:t xml:space="preserve">12. </w:t>
      </w:r>
      <w:r w:rsidRPr="005538EE">
        <w:rPr>
          <w:rFonts w:ascii="宋体" w:hAnsi="宋体" w:hint="eastAsia"/>
          <w:b/>
          <w:sz w:val="28"/>
          <w:szCs w:val="28"/>
        </w:rPr>
        <w:t>体质测试达标率</w:t>
      </w:r>
    </w:p>
    <w:tbl>
      <w:tblPr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2"/>
        <w:gridCol w:w="1365"/>
        <w:gridCol w:w="1309"/>
        <w:gridCol w:w="1445"/>
        <w:gridCol w:w="1782"/>
        <w:gridCol w:w="1362"/>
      </w:tblGrid>
      <w:tr w:rsidR="0066362D" w:rsidRPr="00807954" w:rsidTr="00B2231A">
        <w:trPr>
          <w:trHeight w:val="444"/>
        </w:trPr>
        <w:tc>
          <w:tcPr>
            <w:tcW w:w="1332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年度</w:t>
            </w:r>
          </w:p>
        </w:tc>
        <w:tc>
          <w:tcPr>
            <w:tcW w:w="1365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应测人数</w:t>
            </w:r>
          </w:p>
        </w:tc>
        <w:tc>
          <w:tcPr>
            <w:tcW w:w="1309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实测人数</w:t>
            </w:r>
          </w:p>
        </w:tc>
        <w:tc>
          <w:tcPr>
            <w:tcW w:w="1445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测试率</w:t>
            </w:r>
          </w:p>
        </w:tc>
        <w:tc>
          <w:tcPr>
            <w:tcW w:w="1782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达标人数</w:t>
            </w:r>
          </w:p>
        </w:tc>
        <w:tc>
          <w:tcPr>
            <w:tcW w:w="1362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b/>
                <w:szCs w:val="21"/>
              </w:rPr>
            </w:pPr>
            <w:r w:rsidRPr="00807954">
              <w:rPr>
                <w:rFonts w:ascii="宋体" w:hAnsi="宋体" w:hint="eastAsia"/>
                <w:b/>
                <w:szCs w:val="21"/>
              </w:rPr>
              <w:t>达标率</w:t>
            </w:r>
          </w:p>
        </w:tc>
      </w:tr>
      <w:tr w:rsidR="0066362D" w:rsidRPr="00807954" w:rsidTr="00B2231A">
        <w:trPr>
          <w:trHeight w:val="444"/>
        </w:trPr>
        <w:tc>
          <w:tcPr>
            <w:tcW w:w="1332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2013</w:t>
            </w:r>
            <w:r w:rsidRPr="00807954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365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8975</w:t>
            </w:r>
          </w:p>
        </w:tc>
        <w:tc>
          <w:tcPr>
            <w:tcW w:w="1309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8975</w:t>
            </w:r>
          </w:p>
        </w:tc>
        <w:tc>
          <w:tcPr>
            <w:tcW w:w="1445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100%</w:t>
            </w:r>
          </w:p>
        </w:tc>
        <w:tc>
          <w:tcPr>
            <w:tcW w:w="1782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7309</w:t>
            </w:r>
          </w:p>
        </w:tc>
        <w:tc>
          <w:tcPr>
            <w:tcW w:w="1362" w:type="dxa"/>
            <w:vAlign w:val="center"/>
          </w:tcPr>
          <w:p w:rsidR="0066362D" w:rsidRPr="00807954" w:rsidRDefault="0066362D" w:rsidP="000C642B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807954">
              <w:rPr>
                <w:rFonts w:ascii="宋体" w:hAnsi="宋体"/>
                <w:szCs w:val="21"/>
              </w:rPr>
              <w:t>81.4%</w:t>
            </w:r>
          </w:p>
        </w:tc>
      </w:tr>
    </w:tbl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Default="0066362D" w:rsidP="00650AD9">
      <w:pPr>
        <w:pStyle w:val="ListParagraph"/>
        <w:spacing w:beforeLines="50" w:line="600" w:lineRule="exact"/>
        <w:ind w:firstLineChars="0" w:firstLine="0"/>
        <w:rPr>
          <w:rFonts w:ascii="宋体"/>
          <w:sz w:val="28"/>
          <w:szCs w:val="28"/>
        </w:rPr>
      </w:pPr>
    </w:p>
    <w:p w:rsidR="0066362D" w:rsidRPr="006D4F8E" w:rsidRDefault="0066362D" w:rsidP="00F21136">
      <w:pPr>
        <w:pStyle w:val="ListParagraph"/>
        <w:spacing w:beforeLines="50" w:line="600" w:lineRule="exact"/>
        <w:ind w:firstLineChars="2100" w:firstLine="31680"/>
        <w:rPr>
          <w:rFonts w:ascii="宋体"/>
          <w:sz w:val="28"/>
          <w:szCs w:val="28"/>
        </w:rPr>
      </w:pPr>
      <w:r w:rsidRPr="006D4F8E">
        <w:rPr>
          <w:rFonts w:ascii="宋体" w:hint="eastAsia"/>
          <w:sz w:val="28"/>
          <w:szCs w:val="28"/>
        </w:rPr>
        <w:t>长春大学旅游学院</w:t>
      </w:r>
    </w:p>
    <w:p w:rsidR="0066362D" w:rsidRPr="006D4F8E" w:rsidRDefault="0066362D" w:rsidP="00037000">
      <w:pPr>
        <w:pStyle w:val="ListParagraph"/>
        <w:spacing w:beforeLines="50" w:line="600" w:lineRule="exact"/>
        <w:ind w:firstLineChars="2200" w:firstLine="31680"/>
        <w:rPr>
          <w:rFonts w:ascii="宋体"/>
          <w:sz w:val="28"/>
          <w:szCs w:val="28"/>
        </w:rPr>
      </w:pPr>
      <w:bookmarkStart w:id="0" w:name="_GoBack"/>
      <w:bookmarkEnd w:id="0"/>
      <w:r w:rsidRPr="006D4F8E">
        <w:rPr>
          <w:rFonts w:ascii="宋体"/>
          <w:sz w:val="28"/>
          <w:szCs w:val="28"/>
        </w:rPr>
        <w:t>2014</w:t>
      </w:r>
      <w:r w:rsidRPr="006D4F8E">
        <w:rPr>
          <w:rFonts w:ascii="宋体" w:hint="eastAsia"/>
          <w:sz w:val="28"/>
          <w:szCs w:val="28"/>
        </w:rPr>
        <w:t>年</w:t>
      </w:r>
      <w:r w:rsidRPr="006D4F8E">
        <w:rPr>
          <w:rFonts w:ascii="宋体"/>
          <w:sz w:val="28"/>
          <w:szCs w:val="28"/>
        </w:rPr>
        <w:t>11</w:t>
      </w:r>
      <w:r w:rsidRPr="006D4F8E">
        <w:rPr>
          <w:rFonts w:ascii="宋体" w:hint="eastAsia"/>
          <w:sz w:val="28"/>
          <w:szCs w:val="28"/>
        </w:rPr>
        <w:t>月</w:t>
      </w:r>
    </w:p>
    <w:sectPr w:rsidR="0066362D" w:rsidRPr="006D4F8E" w:rsidSect="009B6924">
      <w:headerReference w:type="default" r:id="rId7"/>
      <w:pgSz w:w="11906" w:h="16838" w:code="9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62D" w:rsidRDefault="0066362D" w:rsidP="00E84455">
      <w:r>
        <w:separator/>
      </w:r>
    </w:p>
  </w:endnote>
  <w:endnote w:type="continuationSeparator" w:id="0">
    <w:p w:rsidR="0066362D" w:rsidRDefault="0066362D" w:rsidP="00E84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62D" w:rsidRDefault="0066362D" w:rsidP="00E84455">
      <w:r>
        <w:separator/>
      </w:r>
    </w:p>
  </w:footnote>
  <w:footnote w:type="continuationSeparator" w:id="0">
    <w:p w:rsidR="0066362D" w:rsidRDefault="0066362D" w:rsidP="00E844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62D" w:rsidRDefault="0066362D" w:rsidP="00D27CBE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E3B3D"/>
    <w:multiLevelType w:val="hybridMultilevel"/>
    <w:tmpl w:val="02802E2E"/>
    <w:lvl w:ilvl="0" w:tplc="B4942CC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62376DF"/>
    <w:multiLevelType w:val="hybridMultilevel"/>
    <w:tmpl w:val="09289A8A"/>
    <w:lvl w:ilvl="0" w:tplc="B6B27C54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00C"/>
    <w:rsid w:val="00003157"/>
    <w:rsid w:val="00021E65"/>
    <w:rsid w:val="0002340D"/>
    <w:rsid w:val="0002492E"/>
    <w:rsid w:val="00032A2A"/>
    <w:rsid w:val="00032A9C"/>
    <w:rsid w:val="00032B07"/>
    <w:rsid w:val="00035773"/>
    <w:rsid w:val="00037000"/>
    <w:rsid w:val="000427F2"/>
    <w:rsid w:val="00047A96"/>
    <w:rsid w:val="00064082"/>
    <w:rsid w:val="000838C5"/>
    <w:rsid w:val="000A5C1A"/>
    <w:rsid w:val="000C642B"/>
    <w:rsid w:val="000D25CE"/>
    <w:rsid w:val="000D432E"/>
    <w:rsid w:val="000E3E34"/>
    <w:rsid w:val="000F4C6A"/>
    <w:rsid w:val="001026E2"/>
    <w:rsid w:val="00113AAD"/>
    <w:rsid w:val="00142B15"/>
    <w:rsid w:val="00147B82"/>
    <w:rsid w:val="0015443D"/>
    <w:rsid w:val="0015630B"/>
    <w:rsid w:val="00174604"/>
    <w:rsid w:val="001759B1"/>
    <w:rsid w:val="00195FFA"/>
    <w:rsid w:val="001A1B1C"/>
    <w:rsid w:val="001A67C0"/>
    <w:rsid w:val="001A7E8F"/>
    <w:rsid w:val="001B30F6"/>
    <w:rsid w:val="001E141D"/>
    <w:rsid w:val="002318F4"/>
    <w:rsid w:val="00231C9D"/>
    <w:rsid w:val="00232808"/>
    <w:rsid w:val="00247A50"/>
    <w:rsid w:val="0027433F"/>
    <w:rsid w:val="0028407C"/>
    <w:rsid w:val="002852CF"/>
    <w:rsid w:val="002A4C59"/>
    <w:rsid w:val="002B75B6"/>
    <w:rsid w:val="002C1EA7"/>
    <w:rsid w:val="002D3AFD"/>
    <w:rsid w:val="002E091A"/>
    <w:rsid w:val="002E09CE"/>
    <w:rsid w:val="002E4745"/>
    <w:rsid w:val="002E63C3"/>
    <w:rsid w:val="00301F73"/>
    <w:rsid w:val="0030428C"/>
    <w:rsid w:val="00304ADE"/>
    <w:rsid w:val="00312BC0"/>
    <w:rsid w:val="0032543A"/>
    <w:rsid w:val="00334B43"/>
    <w:rsid w:val="00375580"/>
    <w:rsid w:val="00387F84"/>
    <w:rsid w:val="003901CB"/>
    <w:rsid w:val="00390CFB"/>
    <w:rsid w:val="003B48B5"/>
    <w:rsid w:val="003C0916"/>
    <w:rsid w:val="003E2F47"/>
    <w:rsid w:val="003F0BFE"/>
    <w:rsid w:val="003F1ABA"/>
    <w:rsid w:val="003F249F"/>
    <w:rsid w:val="003F3BF4"/>
    <w:rsid w:val="003F5E85"/>
    <w:rsid w:val="00405670"/>
    <w:rsid w:val="00430256"/>
    <w:rsid w:val="0045524C"/>
    <w:rsid w:val="00455FE3"/>
    <w:rsid w:val="00460548"/>
    <w:rsid w:val="00477B52"/>
    <w:rsid w:val="004A4407"/>
    <w:rsid w:val="004B192E"/>
    <w:rsid w:val="004C102E"/>
    <w:rsid w:val="004C3439"/>
    <w:rsid w:val="004C3FED"/>
    <w:rsid w:val="004C500C"/>
    <w:rsid w:val="004C510B"/>
    <w:rsid w:val="004C73DC"/>
    <w:rsid w:val="004D7CA5"/>
    <w:rsid w:val="004F2B1B"/>
    <w:rsid w:val="005052C6"/>
    <w:rsid w:val="0052617E"/>
    <w:rsid w:val="0054177F"/>
    <w:rsid w:val="00542D93"/>
    <w:rsid w:val="005437FD"/>
    <w:rsid w:val="00550A1E"/>
    <w:rsid w:val="00552EE3"/>
    <w:rsid w:val="005538EE"/>
    <w:rsid w:val="00581D65"/>
    <w:rsid w:val="00586CB8"/>
    <w:rsid w:val="005A5CCE"/>
    <w:rsid w:val="005B1F0D"/>
    <w:rsid w:val="005B3424"/>
    <w:rsid w:val="005C3546"/>
    <w:rsid w:val="006105C3"/>
    <w:rsid w:val="0061666B"/>
    <w:rsid w:val="0062393C"/>
    <w:rsid w:val="006247DE"/>
    <w:rsid w:val="00630006"/>
    <w:rsid w:val="006313EB"/>
    <w:rsid w:val="00641B2D"/>
    <w:rsid w:val="00645E42"/>
    <w:rsid w:val="00646A6A"/>
    <w:rsid w:val="0065098E"/>
    <w:rsid w:val="00650AD9"/>
    <w:rsid w:val="00655EF2"/>
    <w:rsid w:val="0066362D"/>
    <w:rsid w:val="006700A5"/>
    <w:rsid w:val="006841FF"/>
    <w:rsid w:val="006850F1"/>
    <w:rsid w:val="00692898"/>
    <w:rsid w:val="006A60EF"/>
    <w:rsid w:val="006A6BBA"/>
    <w:rsid w:val="006B0346"/>
    <w:rsid w:val="006B1D5E"/>
    <w:rsid w:val="006C7C2E"/>
    <w:rsid w:val="006D4F8E"/>
    <w:rsid w:val="006D559B"/>
    <w:rsid w:val="006E6191"/>
    <w:rsid w:val="006F5C96"/>
    <w:rsid w:val="0072101B"/>
    <w:rsid w:val="00730E6D"/>
    <w:rsid w:val="00760F90"/>
    <w:rsid w:val="00782C1C"/>
    <w:rsid w:val="00785567"/>
    <w:rsid w:val="007860A7"/>
    <w:rsid w:val="007A5CB9"/>
    <w:rsid w:val="007C57E3"/>
    <w:rsid w:val="007C779D"/>
    <w:rsid w:val="007E17EE"/>
    <w:rsid w:val="007E22B2"/>
    <w:rsid w:val="007E2D75"/>
    <w:rsid w:val="00806AFD"/>
    <w:rsid w:val="00807954"/>
    <w:rsid w:val="008179C3"/>
    <w:rsid w:val="008243B9"/>
    <w:rsid w:val="00836117"/>
    <w:rsid w:val="00837959"/>
    <w:rsid w:val="00840C17"/>
    <w:rsid w:val="00840DBF"/>
    <w:rsid w:val="008918C8"/>
    <w:rsid w:val="008C55AC"/>
    <w:rsid w:val="008E14F9"/>
    <w:rsid w:val="008E7068"/>
    <w:rsid w:val="00901485"/>
    <w:rsid w:val="00903812"/>
    <w:rsid w:val="00925482"/>
    <w:rsid w:val="00927130"/>
    <w:rsid w:val="009407D5"/>
    <w:rsid w:val="00941DCE"/>
    <w:rsid w:val="00941F1A"/>
    <w:rsid w:val="00950BBC"/>
    <w:rsid w:val="00952830"/>
    <w:rsid w:val="00980209"/>
    <w:rsid w:val="00983D34"/>
    <w:rsid w:val="009A04C8"/>
    <w:rsid w:val="009A3587"/>
    <w:rsid w:val="009B6924"/>
    <w:rsid w:val="009C0853"/>
    <w:rsid w:val="009C6B35"/>
    <w:rsid w:val="009D02E0"/>
    <w:rsid w:val="009D133F"/>
    <w:rsid w:val="009D54CA"/>
    <w:rsid w:val="009D79CB"/>
    <w:rsid w:val="009E323F"/>
    <w:rsid w:val="009E5014"/>
    <w:rsid w:val="00A06830"/>
    <w:rsid w:val="00A12A5C"/>
    <w:rsid w:val="00A355EE"/>
    <w:rsid w:val="00A36EC8"/>
    <w:rsid w:val="00A4258E"/>
    <w:rsid w:val="00A43EE2"/>
    <w:rsid w:val="00A4460A"/>
    <w:rsid w:val="00A533B3"/>
    <w:rsid w:val="00A618E9"/>
    <w:rsid w:val="00A67DA3"/>
    <w:rsid w:val="00A91270"/>
    <w:rsid w:val="00AA61B1"/>
    <w:rsid w:val="00AA72DE"/>
    <w:rsid w:val="00AC2C34"/>
    <w:rsid w:val="00AD4118"/>
    <w:rsid w:val="00AD6370"/>
    <w:rsid w:val="00AE4CAC"/>
    <w:rsid w:val="00B00620"/>
    <w:rsid w:val="00B15BFE"/>
    <w:rsid w:val="00B21BB6"/>
    <w:rsid w:val="00B2231A"/>
    <w:rsid w:val="00B25C9D"/>
    <w:rsid w:val="00B27554"/>
    <w:rsid w:val="00B30ECF"/>
    <w:rsid w:val="00B40C5D"/>
    <w:rsid w:val="00B60C04"/>
    <w:rsid w:val="00B65290"/>
    <w:rsid w:val="00B92E3B"/>
    <w:rsid w:val="00B965AA"/>
    <w:rsid w:val="00BA5FB1"/>
    <w:rsid w:val="00BA6C2C"/>
    <w:rsid w:val="00BA78F6"/>
    <w:rsid w:val="00BB0FED"/>
    <w:rsid w:val="00BB3891"/>
    <w:rsid w:val="00BC2133"/>
    <w:rsid w:val="00BE2A42"/>
    <w:rsid w:val="00BE6981"/>
    <w:rsid w:val="00BF5EF0"/>
    <w:rsid w:val="00C0302B"/>
    <w:rsid w:val="00C041E5"/>
    <w:rsid w:val="00C072EB"/>
    <w:rsid w:val="00C13FD7"/>
    <w:rsid w:val="00C15162"/>
    <w:rsid w:val="00C177EC"/>
    <w:rsid w:val="00C21333"/>
    <w:rsid w:val="00C36C43"/>
    <w:rsid w:val="00C504C5"/>
    <w:rsid w:val="00C5714D"/>
    <w:rsid w:val="00C61665"/>
    <w:rsid w:val="00C66B4F"/>
    <w:rsid w:val="00C84A44"/>
    <w:rsid w:val="00C85015"/>
    <w:rsid w:val="00C9737D"/>
    <w:rsid w:val="00C97748"/>
    <w:rsid w:val="00CB44A5"/>
    <w:rsid w:val="00CB56BA"/>
    <w:rsid w:val="00CC2D11"/>
    <w:rsid w:val="00CC42B0"/>
    <w:rsid w:val="00CD3A61"/>
    <w:rsid w:val="00CE040C"/>
    <w:rsid w:val="00CF5443"/>
    <w:rsid w:val="00D05448"/>
    <w:rsid w:val="00D05F0E"/>
    <w:rsid w:val="00D07AE0"/>
    <w:rsid w:val="00D15037"/>
    <w:rsid w:val="00D16C5B"/>
    <w:rsid w:val="00D27CBE"/>
    <w:rsid w:val="00D312B9"/>
    <w:rsid w:val="00D3265B"/>
    <w:rsid w:val="00D339F6"/>
    <w:rsid w:val="00D41114"/>
    <w:rsid w:val="00D43382"/>
    <w:rsid w:val="00D50741"/>
    <w:rsid w:val="00D5183A"/>
    <w:rsid w:val="00D518FA"/>
    <w:rsid w:val="00D5654C"/>
    <w:rsid w:val="00D855D2"/>
    <w:rsid w:val="00DA1D05"/>
    <w:rsid w:val="00DA3A2D"/>
    <w:rsid w:val="00DA4A71"/>
    <w:rsid w:val="00DA66B0"/>
    <w:rsid w:val="00DB0AE9"/>
    <w:rsid w:val="00DB26B3"/>
    <w:rsid w:val="00DB549F"/>
    <w:rsid w:val="00DB7CFB"/>
    <w:rsid w:val="00E008C6"/>
    <w:rsid w:val="00E026A7"/>
    <w:rsid w:val="00E12F28"/>
    <w:rsid w:val="00E43313"/>
    <w:rsid w:val="00E444C4"/>
    <w:rsid w:val="00E528BF"/>
    <w:rsid w:val="00E6656A"/>
    <w:rsid w:val="00E70BF1"/>
    <w:rsid w:val="00E72117"/>
    <w:rsid w:val="00E726F9"/>
    <w:rsid w:val="00E77070"/>
    <w:rsid w:val="00E84455"/>
    <w:rsid w:val="00E86828"/>
    <w:rsid w:val="00E86E80"/>
    <w:rsid w:val="00EA176D"/>
    <w:rsid w:val="00ED2A1F"/>
    <w:rsid w:val="00ED626C"/>
    <w:rsid w:val="00EE4E50"/>
    <w:rsid w:val="00EF3302"/>
    <w:rsid w:val="00F05DCC"/>
    <w:rsid w:val="00F17272"/>
    <w:rsid w:val="00F21136"/>
    <w:rsid w:val="00F307BF"/>
    <w:rsid w:val="00F377B9"/>
    <w:rsid w:val="00F37EB7"/>
    <w:rsid w:val="00F54D4E"/>
    <w:rsid w:val="00F669D9"/>
    <w:rsid w:val="00FA7DF6"/>
    <w:rsid w:val="00FB341E"/>
    <w:rsid w:val="00FB423A"/>
    <w:rsid w:val="00FF1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CB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4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4455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E8445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84455"/>
    <w:rPr>
      <w:rFonts w:cs="Times New Roman"/>
      <w:sz w:val="18"/>
    </w:rPr>
  </w:style>
  <w:style w:type="paragraph" w:styleId="ListParagraph">
    <w:name w:val="List Paragraph"/>
    <w:basedOn w:val="Normal"/>
    <w:uiPriority w:val="99"/>
    <w:qFormat/>
    <w:rsid w:val="00E84455"/>
    <w:pPr>
      <w:ind w:firstLineChars="200" w:firstLine="420"/>
    </w:pPr>
  </w:style>
  <w:style w:type="table" w:styleId="TableGrid">
    <w:name w:val="Table Grid"/>
    <w:basedOn w:val="TableNormal"/>
    <w:uiPriority w:val="99"/>
    <w:rsid w:val="00C13FD7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B6924"/>
    <w:rPr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3AAD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49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1329</TotalTime>
  <Pages>5</Pages>
  <Words>318</Words>
  <Characters>1818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User</cp:lastModifiedBy>
  <cp:revision>139</cp:revision>
  <cp:lastPrinted>2014-10-21T04:07:00Z</cp:lastPrinted>
  <dcterms:created xsi:type="dcterms:W3CDTF">2013-11-27T00:27:00Z</dcterms:created>
  <dcterms:modified xsi:type="dcterms:W3CDTF">2015-04-01T02:43:00Z</dcterms:modified>
</cp:coreProperties>
</file>